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FF5A1ED"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bookmarkStart w:id="2" w:name="specVersion"/>
            <w:r w:rsidR="00C37247" w:rsidRPr="00C37247">
              <w:t>0.</w:t>
            </w:r>
            <w:r w:rsidR="00390375">
              <w:t>2</w:t>
            </w:r>
            <w:r w:rsidR="00C37247" w:rsidRPr="00C37247">
              <w:t>.0</w:t>
            </w:r>
            <w:bookmarkEnd w:id="2"/>
            <w:r w:rsidRPr="00C37247">
              <w:t xml:space="preserve"> </w:t>
            </w:r>
            <w:r w:rsidRPr="00C37247">
              <w:rPr>
                <w:sz w:val="32"/>
              </w:rPr>
              <w:t>(</w:t>
            </w:r>
            <w:r w:rsidR="00C37247" w:rsidRPr="00C37247">
              <w:rPr>
                <w:sz w:val="32"/>
              </w:rPr>
              <w:t>2023-</w:t>
            </w:r>
            <w:r w:rsidR="00185AE2">
              <w:rPr>
                <w:sz w:val="32"/>
              </w:rPr>
              <w:t>11</w:t>
            </w:r>
            <w:r w:rsidRPr="00C37247">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3" w:name="spectype2"/>
            <w:r w:rsidRPr="00C37247">
              <w:t>Specification</w:t>
            </w:r>
            <w:bookmarkEnd w:id="3"/>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4"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4"/>
          </w:p>
          <w:p w14:paraId="04CAC1E0" w14:textId="40C63872" w:rsidR="004F0988" w:rsidRPr="00C37247" w:rsidRDefault="00C37247" w:rsidP="00C37247">
            <w:pPr>
              <w:pStyle w:val="ZT"/>
              <w:framePr w:wrap="auto" w:hAnchor="text" w:yAlign="inline"/>
              <w:rPr>
                <w:i/>
                <w:sz w:val="28"/>
              </w:rPr>
            </w:pPr>
            <w:r w:rsidRPr="00F6331C">
              <w:t>(</w:t>
            </w:r>
            <w:r w:rsidRPr="00F6331C">
              <w:rPr>
                <w:rStyle w:val="ZGSM"/>
              </w:rPr>
              <w:t>Release</w:t>
            </w:r>
            <w:bookmarkStart w:id="5" w:name="specRelease"/>
            <w:r w:rsidRPr="00F6331C">
              <w:rPr>
                <w:rStyle w:val="ZGSM"/>
              </w:rPr>
              <w:t xml:space="preserve"> 18</w:t>
            </w:r>
            <w:bookmarkEnd w:id="5"/>
            <w:r w:rsidRPr="00F633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761639813"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76163981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3CD2EFB" w:rsidR="000270B9" w:rsidRPr="00C37247"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2CD05C" w:rsidR="00E16509" w:rsidRPr="00133525" w:rsidRDefault="00E16509" w:rsidP="00133525">
            <w:pPr>
              <w:pStyle w:val="FP"/>
              <w:jc w:val="center"/>
              <w:rPr>
                <w:noProof/>
                <w:sz w:val="18"/>
              </w:rPr>
            </w:pPr>
            <w:r w:rsidRPr="00C37247">
              <w:rPr>
                <w:noProof/>
                <w:sz w:val="18"/>
              </w:rPr>
              <w:t xml:space="preserve">© </w:t>
            </w:r>
            <w:bookmarkStart w:id="12" w:name="copyrightDate"/>
            <w:r w:rsidRPr="00C37247">
              <w:rPr>
                <w:noProof/>
                <w:sz w:val="18"/>
              </w:rPr>
              <w:t>2</w:t>
            </w:r>
            <w:r w:rsidR="008E2D68" w:rsidRPr="00C37247">
              <w:rPr>
                <w:noProof/>
                <w:sz w:val="18"/>
              </w:rPr>
              <w:t>02</w:t>
            </w:r>
            <w:bookmarkEnd w:id="12"/>
            <w:r w:rsidR="00C37247" w:rsidRPr="00C37247">
              <w:rPr>
                <w:noProof/>
                <w:sz w:val="18"/>
              </w:rPr>
              <w:t>3</w:t>
            </w:r>
            <w:r w:rsidRPr="00C37247">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D7DB282" w14:textId="0E396BCE" w:rsidR="009959E4" w:rsidRDefault="00185AE2">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w:instrText>
      </w:r>
      <w:r>
        <w:fldChar w:fldCharType="separate"/>
      </w:r>
      <w:r w:rsidR="009959E4">
        <w:rPr>
          <w:noProof/>
        </w:rPr>
        <w:t>Foreword</w:t>
      </w:r>
      <w:r w:rsidR="009959E4">
        <w:rPr>
          <w:noProof/>
        </w:rPr>
        <w:tab/>
      </w:r>
      <w:r w:rsidR="009959E4">
        <w:rPr>
          <w:noProof/>
        </w:rPr>
        <w:fldChar w:fldCharType="begin"/>
      </w:r>
      <w:r w:rsidR="009959E4">
        <w:rPr>
          <w:noProof/>
        </w:rPr>
        <w:instrText xml:space="preserve"> PAGEREF _Toc151026986 \h </w:instrText>
      </w:r>
      <w:r w:rsidR="009959E4">
        <w:rPr>
          <w:noProof/>
        </w:rPr>
      </w:r>
      <w:r w:rsidR="009959E4">
        <w:rPr>
          <w:noProof/>
        </w:rPr>
        <w:fldChar w:fldCharType="separate"/>
      </w:r>
      <w:r w:rsidR="009959E4">
        <w:rPr>
          <w:noProof/>
        </w:rPr>
        <w:t>5</w:t>
      </w:r>
      <w:r w:rsidR="009959E4">
        <w:rPr>
          <w:noProof/>
        </w:rPr>
        <w:fldChar w:fldCharType="end"/>
      </w:r>
    </w:p>
    <w:p w14:paraId="0A36201D" w14:textId="18B3E95A" w:rsidR="009959E4" w:rsidRDefault="009959E4">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_Toc151026987 \h </w:instrText>
      </w:r>
      <w:r>
        <w:rPr>
          <w:noProof/>
        </w:rPr>
      </w:r>
      <w:r>
        <w:rPr>
          <w:noProof/>
        </w:rPr>
        <w:fldChar w:fldCharType="separate"/>
      </w:r>
      <w:r>
        <w:rPr>
          <w:noProof/>
        </w:rPr>
        <w:t>6</w:t>
      </w:r>
      <w:r>
        <w:rPr>
          <w:noProof/>
        </w:rPr>
        <w:fldChar w:fldCharType="end"/>
      </w:r>
    </w:p>
    <w:p w14:paraId="597AA7D0" w14:textId="57A5BC1F" w:rsidR="009959E4" w:rsidRDefault="009959E4">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_Toc151026988 \h </w:instrText>
      </w:r>
      <w:r>
        <w:rPr>
          <w:noProof/>
        </w:rPr>
      </w:r>
      <w:r>
        <w:rPr>
          <w:noProof/>
        </w:rPr>
        <w:fldChar w:fldCharType="separate"/>
      </w:r>
      <w:r>
        <w:rPr>
          <w:noProof/>
        </w:rPr>
        <w:t>7</w:t>
      </w:r>
      <w:r>
        <w:rPr>
          <w:noProof/>
        </w:rPr>
        <w:fldChar w:fldCharType="end"/>
      </w:r>
    </w:p>
    <w:p w14:paraId="5184C801" w14:textId="226363AE" w:rsidR="009959E4" w:rsidRDefault="009959E4">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_Toc151026989 \h </w:instrText>
      </w:r>
      <w:r>
        <w:rPr>
          <w:noProof/>
        </w:rPr>
      </w:r>
      <w:r>
        <w:rPr>
          <w:noProof/>
        </w:rPr>
        <w:fldChar w:fldCharType="separate"/>
      </w:r>
      <w:r>
        <w:rPr>
          <w:noProof/>
        </w:rPr>
        <w:t>7</w:t>
      </w:r>
      <w:r>
        <w:rPr>
          <w:noProof/>
        </w:rPr>
        <w:fldChar w:fldCharType="end"/>
      </w:r>
    </w:p>
    <w:p w14:paraId="6DF9A85A" w14:textId="3FABCDC2" w:rsidR="009959E4" w:rsidRDefault="009959E4">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_Toc151026990 \h </w:instrText>
      </w:r>
      <w:r>
        <w:rPr>
          <w:noProof/>
        </w:rPr>
      </w:r>
      <w:r>
        <w:rPr>
          <w:noProof/>
        </w:rPr>
        <w:fldChar w:fldCharType="separate"/>
      </w:r>
      <w:r>
        <w:rPr>
          <w:noProof/>
        </w:rPr>
        <w:t>8</w:t>
      </w:r>
      <w:r>
        <w:rPr>
          <w:noProof/>
        </w:rPr>
        <w:fldChar w:fldCharType="end"/>
      </w:r>
    </w:p>
    <w:p w14:paraId="1DBC644E" w14:textId="60B38BBF"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_Toc151026991 \h </w:instrText>
      </w:r>
      <w:r>
        <w:rPr>
          <w:noProof/>
        </w:rPr>
      </w:r>
      <w:r>
        <w:rPr>
          <w:noProof/>
        </w:rPr>
        <w:fldChar w:fldCharType="separate"/>
      </w:r>
      <w:r>
        <w:rPr>
          <w:noProof/>
        </w:rPr>
        <w:t>8</w:t>
      </w:r>
      <w:r>
        <w:rPr>
          <w:noProof/>
        </w:rPr>
        <w:fldChar w:fldCharType="end"/>
      </w:r>
    </w:p>
    <w:p w14:paraId="5F60D57B" w14:textId="0B455BAB"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_Toc151026992 \h </w:instrText>
      </w:r>
      <w:r>
        <w:rPr>
          <w:noProof/>
        </w:rPr>
      </w:r>
      <w:r>
        <w:rPr>
          <w:noProof/>
        </w:rPr>
        <w:fldChar w:fldCharType="separate"/>
      </w:r>
      <w:r>
        <w:rPr>
          <w:noProof/>
        </w:rPr>
        <w:t>8</w:t>
      </w:r>
      <w:r>
        <w:rPr>
          <w:noProof/>
        </w:rPr>
        <w:fldChar w:fldCharType="end"/>
      </w:r>
    </w:p>
    <w:p w14:paraId="20EAC506" w14:textId="40A1434A"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_Toc151026993 \h </w:instrText>
      </w:r>
      <w:r>
        <w:rPr>
          <w:noProof/>
        </w:rPr>
      </w:r>
      <w:r>
        <w:rPr>
          <w:noProof/>
        </w:rPr>
        <w:fldChar w:fldCharType="separate"/>
      </w:r>
      <w:r>
        <w:rPr>
          <w:noProof/>
        </w:rPr>
        <w:t>8</w:t>
      </w:r>
      <w:r>
        <w:rPr>
          <w:noProof/>
        </w:rPr>
        <w:fldChar w:fldCharType="end"/>
      </w:r>
    </w:p>
    <w:p w14:paraId="69953BE3" w14:textId="5819F0EE"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3.4</w:t>
      </w:r>
      <w:r>
        <w:rPr>
          <w:rFonts w:asciiTheme="minorHAnsi" w:eastAsiaTheme="minorEastAsia" w:hAnsiTheme="minorHAnsi" w:cstheme="minorBidi"/>
          <w:noProof/>
          <w:kern w:val="2"/>
          <w:sz w:val="22"/>
          <w:szCs w:val="22"/>
          <w:lang w:val="en-US"/>
          <w14:ligatures w14:val="standardContextual"/>
        </w:rPr>
        <w:tab/>
      </w:r>
      <w:r>
        <w:rPr>
          <w:noProof/>
        </w:rPr>
        <w:t>Coding Conventions</w:t>
      </w:r>
      <w:r>
        <w:rPr>
          <w:noProof/>
        </w:rPr>
        <w:tab/>
      </w:r>
      <w:r>
        <w:rPr>
          <w:noProof/>
        </w:rPr>
        <w:fldChar w:fldCharType="begin"/>
      </w:r>
      <w:r>
        <w:rPr>
          <w:noProof/>
        </w:rPr>
        <w:instrText xml:space="preserve"> PAGEREF _Toc151026994 \h </w:instrText>
      </w:r>
      <w:r>
        <w:rPr>
          <w:noProof/>
        </w:rPr>
      </w:r>
      <w:r>
        <w:rPr>
          <w:noProof/>
        </w:rPr>
        <w:fldChar w:fldCharType="separate"/>
      </w:r>
      <w:r>
        <w:rPr>
          <w:noProof/>
        </w:rPr>
        <w:t>8</w:t>
      </w:r>
      <w:r>
        <w:rPr>
          <w:noProof/>
        </w:rPr>
        <w:fldChar w:fldCharType="end"/>
      </w:r>
    </w:p>
    <w:p w14:paraId="1D2762F6" w14:textId="12C18B6C" w:rsidR="009959E4" w:rsidRDefault="009959E4">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Contents of the Files</w:t>
      </w:r>
      <w:r>
        <w:rPr>
          <w:noProof/>
        </w:rPr>
        <w:tab/>
      </w:r>
      <w:r>
        <w:rPr>
          <w:noProof/>
        </w:rPr>
        <w:fldChar w:fldCharType="begin"/>
      </w:r>
      <w:r>
        <w:rPr>
          <w:noProof/>
        </w:rPr>
        <w:instrText xml:space="preserve"> PAGEREF _Toc151026995 \h </w:instrText>
      </w:r>
      <w:r>
        <w:rPr>
          <w:noProof/>
        </w:rPr>
      </w:r>
      <w:r>
        <w:rPr>
          <w:noProof/>
        </w:rPr>
        <w:fldChar w:fldCharType="separate"/>
      </w:r>
      <w:r>
        <w:rPr>
          <w:noProof/>
        </w:rPr>
        <w:t>8</w:t>
      </w:r>
      <w:r>
        <w:rPr>
          <w:noProof/>
        </w:rPr>
        <w:fldChar w:fldCharType="end"/>
      </w:r>
    </w:p>
    <w:p w14:paraId="0B0C35A3" w14:textId="73155E13"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Contents of the EFs at the MF level</w:t>
      </w:r>
      <w:r>
        <w:rPr>
          <w:noProof/>
        </w:rPr>
        <w:tab/>
      </w:r>
      <w:r>
        <w:rPr>
          <w:noProof/>
        </w:rPr>
        <w:fldChar w:fldCharType="begin"/>
      </w:r>
      <w:r>
        <w:rPr>
          <w:noProof/>
        </w:rPr>
        <w:instrText xml:space="preserve"> PAGEREF _Toc151026996 \h </w:instrText>
      </w:r>
      <w:r>
        <w:rPr>
          <w:noProof/>
        </w:rPr>
      </w:r>
      <w:r>
        <w:rPr>
          <w:noProof/>
        </w:rPr>
        <w:fldChar w:fldCharType="separate"/>
      </w:r>
      <w:r>
        <w:rPr>
          <w:noProof/>
        </w:rPr>
        <w:t>9</w:t>
      </w:r>
      <w:r>
        <w:rPr>
          <w:noProof/>
        </w:rPr>
        <w:fldChar w:fldCharType="end"/>
      </w:r>
    </w:p>
    <w:p w14:paraId="6E725F84" w14:textId="2473A35F"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r>
      <w:r>
        <w:rPr>
          <w:noProof/>
        </w:rPr>
        <w:instrText xml:space="preserve"> PAGEREF _Toc151026997 \h </w:instrText>
      </w:r>
      <w:r>
        <w:rPr>
          <w:noProof/>
        </w:rPr>
      </w:r>
      <w:r>
        <w:rPr>
          <w:noProof/>
        </w:rPr>
        <w:fldChar w:fldCharType="separate"/>
      </w:r>
      <w:r>
        <w:rPr>
          <w:noProof/>
        </w:rPr>
        <w:t>9</w:t>
      </w:r>
      <w:r>
        <w:rPr>
          <w:noProof/>
        </w:rPr>
        <w:fldChar w:fldCharType="end"/>
      </w:r>
    </w:p>
    <w:p w14:paraId="34C738B9" w14:textId="4E7C1EAF"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4.2.1</w:t>
      </w:r>
      <w:r>
        <w:rPr>
          <w:rFonts w:asciiTheme="minorHAnsi" w:eastAsiaTheme="minorEastAsia" w:hAnsiTheme="minorHAnsi" w:cstheme="minorBidi"/>
          <w:noProof/>
          <w:kern w:val="2"/>
          <w:sz w:val="22"/>
          <w:szCs w:val="22"/>
          <w:lang w:val="en-US"/>
          <w14:ligatures w14:val="standardContextual"/>
        </w:rPr>
        <w:tab/>
      </w:r>
      <w:r>
        <w:rPr>
          <w:noProof/>
        </w:rPr>
        <w:t>EF</w:t>
      </w:r>
      <w:r w:rsidRPr="00A77444">
        <w:rPr>
          <w:noProof/>
          <w:vertAlign w:val="subscript"/>
        </w:rPr>
        <w:t>ARR</w:t>
      </w:r>
      <w:r>
        <w:rPr>
          <w:noProof/>
        </w:rPr>
        <w:t xml:space="preserve"> (Access Rule Reference)</w:t>
      </w:r>
      <w:r>
        <w:rPr>
          <w:noProof/>
        </w:rPr>
        <w:tab/>
      </w:r>
      <w:r>
        <w:rPr>
          <w:noProof/>
        </w:rPr>
        <w:fldChar w:fldCharType="begin"/>
      </w:r>
      <w:r>
        <w:rPr>
          <w:noProof/>
        </w:rPr>
        <w:instrText xml:space="preserve"> PAGEREF _Toc151026998 \h </w:instrText>
      </w:r>
      <w:r>
        <w:rPr>
          <w:noProof/>
        </w:rPr>
      </w:r>
      <w:r>
        <w:rPr>
          <w:noProof/>
        </w:rPr>
        <w:fldChar w:fldCharType="separate"/>
      </w:r>
      <w:r>
        <w:rPr>
          <w:noProof/>
        </w:rPr>
        <w:t>9</w:t>
      </w:r>
      <w:r>
        <w:rPr>
          <w:noProof/>
        </w:rPr>
        <w:fldChar w:fldCharType="end"/>
      </w:r>
    </w:p>
    <w:p w14:paraId="59D7EF17" w14:textId="30C0CF44" w:rsidR="009959E4" w:rsidRDefault="009959E4">
      <w:pPr>
        <w:pStyle w:val="TOC3"/>
        <w:rPr>
          <w:rFonts w:asciiTheme="minorHAnsi" w:eastAsiaTheme="minorEastAsia" w:hAnsiTheme="minorHAnsi" w:cstheme="minorBidi"/>
          <w:noProof/>
          <w:kern w:val="2"/>
          <w:sz w:val="22"/>
          <w:szCs w:val="22"/>
          <w:lang w:val="en-US"/>
          <w14:ligatures w14:val="standardContextual"/>
        </w:rPr>
      </w:pPr>
      <w:r w:rsidRPr="00A77444">
        <w:rPr>
          <w:noProof/>
          <w:lang w:val="en-US"/>
        </w:rPr>
        <w:t>4.2.2</w:t>
      </w:r>
      <w:r>
        <w:rPr>
          <w:rFonts w:asciiTheme="minorHAnsi" w:eastAsiaTheme="minorEastAsia" w:hAnsiTheme="minorHAnsi" w:cstheme="minorBidi"/>
          <w:noProof/>
          <w:kern w:val="2"/>
          <w:sz w:val="22"/>
          <w:szCs w:val="22"/>
          <w:lang w:val="en-US"/>
          <w14:ligatures w14:val="standardContextual"/>
        </w:rPr>
        <w:tab/>
      </w:r>
      <w:r w:rsidRPr="00A77444">
        <w:rPr>
          <w:noProof/>
          <w:lang w:val="en-US"/>
        </w:rPr>
        <w:t>EF</w:t>
      </w:r>
      <w:r w:rsidRPr="00A77444">
        <w:rPr>
          <w:noProof/>
          <w:vertAlign w:val="subscript"/>
          <w:lang w:val="en-US"/>
        </w:rPr>
        <w:t xml:space="preserve">EAPID </w:t>
      </w:r>
      <w:r w:rsidRPr="00A77444">
        <w:rPr>
          <w:noProof/>
          <w:lang w:val="en-US"/>
        </w:rPr>
        <w:t>(EAP Identifier)</w:t>
      </w:r>
      <w:r>
        <w:rPr>
          <w:noProof/>
        </w:rPr>
        <w:tab/>
      </w:r>
      <w:r>
        <w:rPr>
          <w:noProof/>
        </w:rPr>
        <w:fldChar w:fldCharType="begin"/>
      </w:r>
      <w:r>
        <w:rPr>
          <w:noProof/>
        </w:rPr>
        <w:instrText xml:space="preserve"> PAGEREF _Toc151026999 \h </w:instrText>
      </w:r>
      <w:r>
        <w:rPr>
          <w:noProof/>
        </w:rPr>
      </w:r>
      <w:r>
        <w:rPr>
          <w:noProof/>
        </w:rPr>
        <w:fldChar w:fldCharType="separate"/>
      </w:r>
      <w:r>
        <w:rPr>
          <w:noProof/>
        </w:rPr>
        <w:t>9</w:t>
      </w:r>
      <w:r>
        <w:rPr>
          <w:noProof/>
        </w:rPr>
        <w:fldChar w:fldCharType="end"/>
      </w:r>
    </w:p>
    <w:p w14:paraId="4BFC360C" w14:textId="7CB117C7" w:rsidR="009959E4" w:rsidRDefault="009959E4">
      <w:pPr>
        <w:pStyle w:val="TOC3"/>
        <w:rPr>
          <w:rFonts w:asciiTheme="minorHAnsi" w:eastAsiaTheme="minorEastAsia" w:hAnsiTheme="minorHAnsi" w:cstheme="minorBidi"/>
          <w:noProof/>
          <w:kern w:val="2"/>
          <w:sz w:val="22"/>
          <w:szCs w:val="22"/>
          <w:lang w:val="en-US"/>
          <w14:ligatures w14:val="standardContextual"/>
        </w:rPr>
      </w:pPr>
      <w:r w:rsidRPr="00A77444">
        <w:rPr>
          <w:noProof/>
          <w:lang w:val="en-US"/>
        </w:rPr>
        <w:t>4.2.3</w:t>
      </w:r>
      <w:r>
        <w:rPr>
          <w:rFonts w:asciiTheme="minorHAnsi" w:eastAsiaTheme="minorEastAsia" w:hAnsiTheme="minorHAnsi" w:cstheme="minorBidi"/>
          <w:noProof/>
          <w:kern w:val="2"/>
          <w:sz w:val="22"/>
          <w:szCs w:val="22"/>
          <w:lang w:val="en-US"/>
          <w14:ligatures w14:val="standardContextual"/>
        </w:rPr>
        <w:tab/>
      </w:r>
      <w:r w:rsidRPr="00A77444">
        <w:rPr>
          <w:noProof/>
          <w:lang w:val="en-US"/>
        </w:rPr>
        <w:t>EF</w:t>
      </w:r>
      <w:r w:rsidRPr="00A77444">
        <w:rPr>
          <w:noProof/>
          <w:vertAlign w:val="subscript"/>
          <w:lang w:val="en-US"/>
        </w:rPr>
        <w:t>NSSAI</w:t>
      </w:r>
      <w:r w:rsidRPr="00A77444">
        <w:rPr>
          <w:noProof/>
          <w:lang w:val="en-US"/>
        </w:rPr>
        <w:t xml:space="preserve"> (S-NSSAI List)</w:t>
      </w:r>
      <w:r>
        <w:rPr>
          <w:noProof/>
        </w:rPr>
        <w:tab/>
      </w:r>
      <w:r>
        <w:rPr>
          <w:noProof/>
        </w:rPr>
        <w:fldChar w:fldCharType="begin"/>
      </w:r>
      <w:r>
        <w:rPr>
          <w:noProof/>
        </w:rPr>
        <w:instrText xml:space="preserve"> PAGEREF _Toc151027000 \h </w:instrText>
      </w:r>
      <w:r>
        <w:rPr>
          <w:noProof/>
        </w:rPr>
      </w:r>
      <w:r>
        <w:rPr>
          <w:noProof/>
        </w:rPr>
        <w:fldChar w:fldCharType="separate"/>
      </w:r>
      <w:r>
        <w:rPr>
          <w:noProof/>
        </w:rPr>
        <w:t>10</w:t>
      </w:r>
      <w:r>
        <w:rPr>
          <w:noProof/>
        </w:rPr>
        <w:fldChar w:fldCharType="end"/>
      </w:r>
    </w:p>
    <w:p w14:paraId="25B24B65" w14:textId="5AA7ED16" w:rsidR="009959E4" w:rsidRDefault="009959E4">
      <w:pPr>
        <w:pStyle w:val="TOC3"/>
        <w:rPr>
          <w:rFonts w:asciiTheme="minorHAnsi" w:eastAsiaTheme="minorEastAsia" w:hAnsiTheme="minorHAnsi" w:cstheme="minorBidi"/>
          <w:noProof/>
          <w:kern w:val="2"/>
          <w:sz w:val="22"/>
          <w:szCs w:val="22"/>
          <w:lang w:val="en-US"/>
          <w14:ligatures w14:val="standardContextual"/>
        </w:rPr>
      </w:pPr>
      <w:r w:rsidRPr="00A77444">
        <w:rPr>
          <w:noProof/>
          <w:lang w:val="en-US"/>
        </w:rPr>
        <w:t>4.2.4</w:t>
      </w:r>
      <w:r>
        <w:rPr>
          <w:rFonts w:asciiTheme="minorHAnsi" w:eastAsiaTheme="minorEastAsia" w:hAnsiTheme="minorHAnsi" w:cstheme="minorBidi"/>
          <w:noProof/>
          <w:kern w:val="2"/>
          <w:sz w:val="22"/>
          <w:szCs w:val="22"/>
          <w:lang w:val="en-US"/>
          <w14:ligatures w14:val="standardContextual"/>
        </w:rPr>
        <w:tab/>
      </w:r>
      <w:r>
        <w:rPr>
          <w:noProof/>
        </w:rPr>
        <w:t>EF</w:t>
      </w:r>
      <w:r w:rsidRPr="00A77444">
        <w:rPr>
          <w:noProof/>
          <w:vertAlign w:val="subscript"/>
        </w:rPr>
        <w:t>EAPSTATUS</w:t>
      </w:r>
      <w:r>
        <w:rPr>
          <w:noProof/>
        </w:rPr>
        <w:t xml:space="preserve"> (EAP Authentication Status)</w:t>
      </w:r>
      <w:r>
        <w:rPr>
          <w:noProof/>
        </w:rPr>
        <w:tab/>
      </w:r>
      <w:r>
        <w:rPr>
          <w:noProof/>
        </w:rPr>
        <w:fldChar w:fldCharType="begin"/>
      </w:r>
      <w:r>
        <w:rPr>
          <w:noProof/>
        </w:rPr>
        <w:instrText xml:space="preserve"> PAGEREF _Toc151027001 \h </w:instrText>
      </w:r>
      <w:r>
        <w:rPr>
          <w:noProof/>
        </w:rPr>
      </w:r>
      <w:r>
        <w:rPr>
          <w:noProof/>
        </w:rPr>
        <w:fldChar w:fldCharType="separate"/>
      </w:r>
      <w:r>
        <w:rPr>
          <w:noProof/>
        </w:rPr>
        <w:t>11</w:t>
      </w:r>
      <w:r>
        <w:rPr>
          <w:noProof/>
        </w:rPr>
        <w:fldChar w:fldCharType="end"/>
      </w:r>
    </w:p>
    <w:p w14:paraId="44031DC9" w14:textId="3B0F5D38"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4.3</w:t>
      </w:r>
      <w:r>
        <w:rPr>
          <w:rFonts w:asciiTheme="minorHAnsi" w:eastAsiaTheme="minorEastAsia" w:hAnsiTheme="minorHAnsi" w:cstheme="minorBidi"/>
          <w:noProof/>
          <w:kern w:val="2"/>
          <w:sz w:val="22"/>
          <w:szCs w:val="22"/>
          <w:lang w:val="en-US"/>
          <w14:ligatures w14:val="standardContextual"/>
        </w:rPr>
        <w:tab/>
      </w:r>
      <w:r>
        <w:rPr>
          <w:noProof/>
          <w:lang w:eastAsia="ja-JP"/>
        </w:rPr>
        <w:t xml:space="preserve">SSIM </w:t>
      </w:r>
      <w:r>
        <w:rPr>
          <w:noProof/>
        </w:rPr>
        <w:t>file structure</w:t>
      </w:r>
      <w:r>
        <w:rPr>
          <w:noProof/>
        </w:rPr>
        <w:tab/>
      </w:r>
      <w:r>
        <w:rPr>
          <w:noProof/>
        </w:rPr>
        <w:fldChar w:fldCharType="begin"/>
      </w:r>
      <w:r>
        <w:rPr>
          <w:noProof/>
        </w:rPr>
        <w:instrText xml:space="preserve"> PAGEREF _Toc151027002 \h </w:instrText>
      </w:r>
      <w:r>
        <w:rPr>
          <w:noProof/>
        </w:rPr>
      </w:r>
      <w:r>
        <w:rPr>
          <w:noProof/>
        </w:rPr>
        <w:fldChar w:fldCharType="separate"/>
      </w:r>
      <w:r>
        <w:rPr>
          <w:noProof/>
        </w:rPr>
        <w:t>11</w:t>
      </w:r>
      <w:r>
        <w:rPr>
          <w:noProof/>
        </w:rPr>
        <w:fldChar w:fldCharType="end"/>
      </w:r>
    </w:p>
    <w:p w14:paraId="469A756C" w14:textId="2AA89132" w:rsidR="009959E4" w:rsidRDefault="009959E4">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Application protocol</w:t>
      </w:r>
      <w:r>
        <w:rPr>
          <w:noProof/>
        </w:rPr>
        <w:tab/>
      </w:r>
      <w:r>
        <w:rPr>
          <w:noProof/>
        </w:rPr>
        <w:fldChar w:fldCharType="begin"/>
      </w:r>
      <w:r>
        <w:rPr>
          <w:noProof/>
        </w:rPr>
        <w:instrText xml:space="preserve"> PAGEREF _Toc151027003 \h </w:instrText>
      </w:r>
      <w:r>
        <w:rPr>
          <w:noProof/>
        </w:rPr>
      </w:r>
      <w:r>
        <w:rPr>
          <w:noProof/>
        </w:rPr>
        <w:fldChar w:fldCharType="separate"/>
      </w:r>
      <w:r>
        <w:rPr>
          <w:noProof/>
        </w:rPr>
        <w:t>12</w:t>
      </w:r>
      <w:r>
        <w:rPr>
          <w:noProof/>
        </w:rPr>
        <w:fldChar w:fldCharType="end"/>
      </w:r>
    </w:p>
    <w:p w14:paraId="2E977C10" w14:textId="6D6045B5"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SSIM management procedures</w:t>
      </w:r>
      <w:r>
        <w:rPr>
          <w:noProof/>
        </w:rPr>
        <w:tab/>
      </w:r>
      <w:r>
        <w:rPr>
          <w:noProof/>
        </w:rPr>
        <w:fldChar w:fldCharType="begin"/>
      </w:r>
      <w:r>
        <w:rPr>
          <w:noProof/>
        </w:rPr>
        <w:instrText xml:space="preserve"> PAGEREF _Toc151027004 \h </w:instrText>
      </w:r>
      <w:r>
        <w:rPr>
          <w:noProof/>
        </w:rPr>
      </w:r>
      <w:r>
        <w:rPr>
          <w:noProof/>
        </w:rPr>
        <w:fldChar w:fldCharType="separate"/>
      </w:r>
      <w:r>
        <w:rPr>
          <w:noProof/>
        </w:rPr>
        <w:t>12</w:t>
      </w:r>
      <w:r>
        <w:rPr>
          <w:noProof/>
        </w:rPr>
        <w:fldChar w:fldCharType="end"/>
      </w:r>
    </w:p>
    <w:p w14:paraId="047F44C3" w14:textId="7BC35F7C"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5.1.0</w:t>
      </w:r>
      <w:r>
        <w:rPr>
          <w:rFonts w:asciiTheme="minorHAnsi" w:eastAsiaTheme="minorEastAsia" w:hAnsiTheme="minorHAnsi" w:cstheme="minorBidi"/>
          <w:noProof/>
          <w:kern w:val="2"/>
          <w:sz w:val="22"/>
          <w:szCs w:val="22"/>
          <w:lang w:val="en-US"/>
          <w14:ligatures w14:val="standardContextual"/>
        </w:rPr>
        <w:tab/>
      </w:r>
      <w:r>
        <w:rPr>
          <w:noProof/>
        </w:rPr>
        <w:t>SSIM identification</w:t>
      </w:r>
      <w:r>
        <w:rPr>
          <w:noProof/>
        </w:rPr>
        <w:tab/>
      </w:r>
      <w:r>
        <w:rPr>
          <w:noProof/>
        </w:rPr>
        <w:fldChar w:fldCharType="begin"/>
      </w:r>
      <w:r>
        <w:rPr>
          <w:noProof/>
        </w:rPr>
        <w:instrText xml:space="preserve"> PAGEREF _Toc151027005 \h </w:instrText>
      </w:r>
      <w:r>
        <w:rPr>
          <w:noProof/>
        </w:rPr>
      </w:r>
      <w:r>
        <w:rPr>
          <w:noProof/>
        </w:rPr>
        <w:fldChar w:fldCharType="separate"/>
      </w:r>
      <w:r>
        <w:rPr>
          <w:noProof/>
        </w:rPr>
        <w:t>12</w:t>
      </w:r>
      <w:r>
        <w:rPr>
          <w:noProof/>
        </w:rPr>
        <w:fldChar w:fldCharType="end"/>
      </w:r>
    </w:p>
    <w:p w14:paraId="217DA33D" w14:textId="1E914048"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5.1.1</w:t>
      </w:r>
      <w:r>
        <w:rPr>
          <w:rFonts w:asciiTheme="minorHAnsi" w:eastAsiaTheme="minorEastAsia" w:hAnsiTheme="minorHAnsi" w:cstheme="minorBidi"/>
          <w:noProof/>
          <w:kern w:val="2"/>
          <w:sz w:val="22"/>
          <w:szCs w:val="22"/>
          <w:lang w:val="en-US"/>
          <w14:ligatures w14:val="standardContextual"/>
        </w:rPr>
        <w:tab/>
      </w:r>
      <w:r>
        <w:rPr>
          <w:noProof/>
        </w:rPr>
        <w:t>SSIM initialisation</w:t>
      </w:r>
      <w:r>
        <w:rPr>
          <w:noProof/>
        </w:rPr>
        <w:tab/>
      </w:r>
      <w:r>
        <w:rPr>
          <w:noProof/>
        </w:rPr>
        <w:fldChar w:fldCharType="begin"/>
      </w:r>
      <w:r>
        <w:rPr>
          <w:noProof/>
        </w:rPr>
        <w:instrText xml:space="preserve"> PAGEREF _Toc151027006 \h </w:instrText>
      </w:r>
      <w:r>
        <w:rPr>
          <w:noProof/>
        </w:rPr>
      </w:r>
      <w:r>
        <w:rPr>
          <w:noProof/>
        </w:rPr>
        <w:fldChar w:fldCharType="separate"/>
      </w:r>
      <w:r>
        <w:rPr>
          <w:noProof/>
        </w:rPr>
        <w:t>12</w:t>
      </w:r>
      <w:r>
        <w:rPr>
          <w:noProof/>
        </w:rPr>
        <w:fldChar w:fldCharType="end"/>
      </w:r>
    </w:p>
    <w:p w14:paraId="6BEC300D" w14:textId="48BEDC74" w:rsidR="009959E4" w:rsidRDefault="009959E4">
      <w:pPr>
        <w:pStyle w:val="TOC4"/>
        <w:rPr>
          <w:rFonts w:asciiTheme="minorHAnsi" w:eastAsiaTheme="minorEastAsia" w:hAnsiTheme="minorHAnsi" w:cstheme="minorBidi"/>
          <w:noProof/>
          <w:kern w:val="2"/>
          <w:sz w:val="22"/>
          <w:szCs w:val="22"/>
          <w:lang w:val="en-US"/>
          <w14:ligatures w14:val="standardContextual"/>
        </w:rPr>
      </w:pPr>
      <w:r>
        <w:rPr>
          <w:noProof/>
        </w:rPr>
        <w:t>5.1.1.1</w:t>
      </w:r>
      <w:r>
        <w:rPr>
          <w:rFonts w:asciiTheme="minorHAnsi" w:eastAsiaTheme="minorEastAsia" w:hAnsiTheme="minorHAnsi" w:cstheme="minorBidi"/>
          <w:noProof/>
          <w:kern w:val="2"/>
          <w:sz w:val="22"/>
          <w:szCs w:val="22"/>
          <w:lang w:val="en-US"/>
          <w14:ligatures w14:val="standardContextual"/>
        </w:rPr>
        <w:tab/>
      </w:r>
      <w:r>
        <w:rPr>
          <w:noProof/>
        </w:rPr>
        <w:t>SSIM application selection</w:t>
      </w:r>
      <w:r>
        <w:rPr>
          <w:noProof/>
        </w:rPr>
        <w:tab/>
      </w:r>
      <w:r>
        <w:rPr>
          <w:noProof/>
        </w:rPr>
        <w:fldChar w:fldCharType="begin"/>
      </w:r>
      <w:r>
        <w:rPr>
          <w:noProof/>
        </w:rPr>
        <w:instrText xml:space="preserve"> PAGEREF _Toc151027007 \h </w:instrText>
      </w:r>
      <w:r>
        <w:rPr>
          <w:noProof/>
        </w:rPr>
      </w:r>
      <w:r>
        <w:rPr>
          <w:noProof/>
        </w:rPr>
        <w:fldChar w:fldCharType="separate"/>
      </w:r>
      <w:r>
        <w:rPr>
          <w:noProof/>
        </w:rPr>
        <w:t>12</w:t>
      </w:r>
      <w:r>
        <w:rPr>
          <w:noProof/>
        </w:rPr>
        <w:fldChar w:fldCharType="end"/>
      </w:r>
    </w:p>
    <w:p w14:paraId="5EFC5B35" w14:textId="16C913AE" w:rsidR="009959E4" w:rsidRDefault="009959E4">
      <w:pPr>
        <w:pStyle w:val="TOC4"/>
        <w:rPr>
          <w:rFonts w:asciiTheme="minorHAnsi" w:eastAsiaTheme="minorEastAsia" w:hAnsiTheme="minorHAnsi" w:cstheme="minorBidi"/>
          <w:noProof/>
          <w:kern w:val="2"/>
          <w:sz w:val="22"/>
          <w:szCs w:val="22"/>
          <w:lang w:val="en-US"/>
          <w14:ligatures w14:val="standardContextual"/>
        </w:rPr>
      </w:pPr>
      <w:r>
        <w:rPr>
          <w:noProof/>
        </w:rPr>
        <w:t>5.1.1.2</w:t>
      </w:r>
      <w:r>
        <w:rPr>
          <w:rFonts w:asciiTheme="minorHAnsi" w:eastAsiaTheme="minorEastAsia" w:hAnsiTheme="minorHAnsi" w:cstheme="minorBidi"/>
          <w:noProof/>
          <w:kern w:val="2"/>
          <w:sz w:val="22"/>
          <w:szCs w:val="22"/>
          <w:lang w:val="en-US"/>
          <w14:ligatures w14:val="standardContextual"/>
        </w:rPr>
        <w:tab/>
      </w:r>
      <w:r>
        <w:rPr>
          <w:noProof/>
        </w:rPr>
        <w:t>SSIM initialisation</w:t>
      </w:r>
      <w:r>
        <w:rPr>
          <w:noProof/>
        </w:rPr>
        <w:tab/>
      </w:r>
      <w:r>
        <w:rPr>
          <w:noProof/>
        </w:rPr>
        <w:fldChar w:fldCharType="begin"/>
      </w:r>
      <w:r>
        <w:rPr>
          <w:noProof/>
        </w:rPr>
        <w:instrText xml:space="preserve"> PAGEREF _Toc151027008 \h </w:instrText>
      </w:r>
      <w:r>
        <w:rPr>
          <w:noProof/>
        </w:rPr>
      </w:r>
      <w:r>
        <w:rPr>
          <w:noProof/>
        </w:rPr>
        <w:fldChar w:fldCharType="separate"/>
      </w:r>
      <w:r>
        <w:rPr>
          <w:noProof/>
        </w:rPr>
        <w:t>12</w:t>
      </w:r>
      <w:r>
        <w:rPr>
          <w:noProof/>
        </w:rPr>
        <w:fldChar w:fldCharType="end"/>
      </w:r>
    </w:p>
    <w:p w14:paraId="1243DD18" w14:textId="6E11519A"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5.1.2</w:t>
      </w:r>
      <w:r>
        <w:rPr>
          <w:rFonts w:asciiTheme="minorHAnsi" w:eastAsiaTheme="minorEastAsia" w:hAnsiTheme="minorHAnsi" w:cstheme="minorBidi"/>
          <w:noProof/>
          <w:kern w:val="2"/>
          <w:sz w:val="22"/>
          <w:szCs w:val="22"/>
          <w:lang w:val="en-US"/>
          <w14:ligatures w14:val="standardContextual"/>
        </w:rPr>
        <w:tab/>
      </w:r>
      <w:r>
        <w:rPr>
          <w:noProof/>
        </w:rPr>
        <w:t>SSIM session termination</w:t>
      </w:r>
      <w:r>
        <w:rPr>
          <w:noProof/>
        </w:rPr>
        <w:tab/>
      </w:r>
      <w:r>
        <w:rPr>
          <w:noProof/>
        </w:rPr>
        <w:fldChar w:fldCharType="begin"/>
      </w:r>
      <w:r>
        <w:rPr>
          <w:noProof/>
        </w:rPr>
        <w:instrText xml:space="preserve"> PAGEREF _Toc151027009 \h </w:instrText>
      </w:r>
      <w:r>
        <w:rPr>
          <w:noProof/>
        </w:rPr>
      </w:r>
      <w:r>
        <w:rPr>
          <w:noProof/>
        </w:rPr>
        <w:fldChar w:fldCharType="separate"/>
      </w:r>
      <w:r>
        <w:rPr>
          <w:noProof/>
        </w:rPr>
        <w:t>13</w:t>
      </w:r>
      <w:r>
        <w:rPr>
          <w:noProof/>
        </w:rPr>
        <w:fldChar w:fldCharType="end"/>
      </w:r>
    </w:p>
    <w:p w14:paraId="50859738" w14:textId="2A50D845"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5.1.3</w:t>
      </w:r>
      <w:r>
        <w:rPr>
          <w:rFonts w:asciiTheme="minorHAnsi" w:eastAsiaTheme="minorEastAsia" w:hAnsiTheme="minorHAnsi" w:cstheme="minorBidi"/>
          <w:noProof/>
          <w:kern w:val="2"/>
          <w:sz w:val="22"/>
          <w:szCs w:val="22"/>
          <w:lang w:val="en-US"/>
          <w14:ligatures w14:val="standardContextual"/>
        </w:rPr>
        <w:tab/>
      </w:r>
      <w:r>
        <w:rPr>
          <w:noProof/>
        </w:rPr>
        <w:t>SSIM application closure</w:t>
      </w:r>
      <w:r>
        <w:rPr>
          <w:noProof/>
        </w:rPr>
        <w:tab/>
      </w:r>
      <w:r>
        <w:rPr>
          <w:noProof/>
        </w:rPr>
        <w:fldChar w:fldCharType="begin"/>
      </w:r>
      <w:r>
        <w:rPr>
          <w:noProof/>
        </w:rPr>
        <w:instrText xml:space="preserve"> PAGEREF _Toc151027010 \h </w:instrText>
      </w:r>
      <w:r>
        <w:rPr>
          <w:noProof/>
        </w:rPr>
      </w:r>
      <w:r>
        <w:rPr>
          <w:noProof/>
        </w:rPr>
        <w:fldChar w:fldCharType="separate"/>
      </w:r>
      <w:r>
        <w:rPr>
          <w:noProof/>
        </w:rPr>
        <w:t>13</w:t>
      </w:r>
      <w:r>
        <w:rPr>
          <w:noProof/>
        </w:rPr>
        <w:fldChar w:fldCharType="end"/>
      </w:r>
    </w:p>
    <w:p w14:paraId="30070D58" w14:textId="02DC3B5E"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5.1.4</w:t>
      </w:r>
      <w:r>
        <w:rPr>
          <w:rFonts w:asciiTheme="minorHAnsi" w:eastAsiaTheme="minorEastAsia" w:hAnsiTheme="minorHAnsi" w:cstheme="minorBidi"/>
          <w:noProof/>
          <w:kern w:val="2"/>
          <w:sz w:val="22"/>
          <w:szCs w:val="22"/>
          <w:lang w:val="en-US"/>
          <w14:ligatures w14:val="standardContextual"/>
        </w:rPr>
        <w:tab/>
      </w:r>
      <w:r>
        <w:rPr>
          <w:noProof/>
        </w:rPr>
        <w:t>EAP Identifier request</w:t>
      </w:r>
      <w:r>
        <w:rPr>
          <w:noProof/>
        </w:rPr>
        <w:tab/>
      </w:r>
      <w:r>
        <w:rPr>
          <w:noProof/>
        </w:rPr>
        <w:fldChar w:fldCharType="begin"/>
      </w:r>
      <w:r>
        <w:rPr>
          <w:noProof/>
        </w:rPr>
        <w:instrText xml:space="preserve"> PAGEREF _Toc151027011 \h </w:instrText>
      </w:r>
      <w:r>
        <w:rPr>
          <w:noProof/>
        </w:rPr>
      </w:r>
      <w:r>
        <w:rPr>
          <w:noProof/>
        </w:rPr>
        <w:fldChar w:fldCharType="separate"/>
      </w:r>
      <w:r>
        <w:rPr>
          <w:noProof/>
        </w:rPr>
        <w:t>13</w:t>
      </w:r>
      <w:r>
        <w:rPr>
          <w:noProof/>
        </w:rPr>
        <w:fldChar w:fldCharType="end"/>
      </w:r>
    </w:p>
    <w:p w14:paraId="1997C62F" w14:textId="429426EF" w:rsidR="009959E4" w:rsidRDefault="009959E4">
      <w:pPr>
        <w:pStyle w:val="TOC3"/>
        <w:rPr>
          <w:rFonts w:asciiTheme="minorHAnsi" w:eastAsiaTheme="minorEastAsia" w:hAnsiTheme="minorHAnsi" w:cstheme="minorBidi"/>
          <w:noProof/>
          <w:kern w:val="2"/>
          <w:sz w:val="22"/>
          <w:szCs w:val="22"/>
          <w:lang w:val="en-US"/>
          <w14:ligatures w14:val="standardContextual"/>
        </w:rPr>
      </w:pPr>
      <w:r w:rsidRPr="00A77444">
        <w:rPr>
          <w:noProof/>
          <w:lang w:val="en-US"/>
        </w:rPr>
        <w:t>5.1.5</w:t>
      </w:r>
      <w:r>
        <w:rPr>
          <w:rFonts w:asciiTheme="minorHAnsi" w:eastAsiaTheme="minorEastAsia" w:hAnsiTheme="minorHAnsi" w:cstheme="minorBidi"/>
          <w:noProof/>
          <w:kern w:val="2"/>
          <w:sz w:val="22"/>
          <w:szCs w:val="22"/>
          <w:lang w:val="en-US"/>
          <w14:ligatures w14:val="standardContextual"/>
        </w:rPr>
        <w:tab/>
      </w:r>
      <w:r w:rsidRPr="00A77444">
        <w:rPr>
          <w:noProof/>
          <w:lang w:val="en-US"/>
        </w:rPr>
        <w:t>S-NSSAI list request</w:t>
      </w:r>
      <w:r>
        <w:rPr>
          <w:noProof/>
        </w:rPr>
        <w:tab/>
      </w:r>
      <w:r>
        <w:rPr>
          <w:noProof/>
        </w:rPr>
        <w:fldChar w:fldCharType="begin"/>
      </w:r>
      <w:r>
        <w:rPr>
          <w:noProof/>
        </w:rPr>
        <w:instrText xml:space="preserve"> PAGEREF _Toc151027012 \h </w:instrText>
      </w:r>
      <w:r>
        <w:rPr>
          <w:noProof/>
        </w:rPr>
      </w:r>
      <w:r>
        <w:rPr>
          <w:noProof/>
        </w:rPr>
        <w:fldChar w:fldCharType="separate"/>
      </w:r>
      <w:r>
        <w:rPr>
          <w:noProof/>
        </w:rPr>
        <w:t>13</w:t>
      </w:r>
      <w:r>
        <w:rPr>
          <w:noProof/>
        </w:rPr>
        <w:fldChar w:fldCharType="end"/>
      </w:r>
    </w:p>
    <w:p w14:paraId="6E9AAB0D" w14:textId="30A4D5B8"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SSIM security related procedures</w:t>
      </w:r>
      <w:r>
        <w:rPr>
          <w:noProof/>
        </w:rPr>
        <w:tab/>
      </w:r>
      <w:r>
        <w:rPr>
          <w:noProof/>
        </w:rPr>
        <w:fldChar w:fldCharType="begin"/>
      </w:r>
      <w:r>
        <w:rPr>
          <w:noProof/>
        </w:rPr>
        <w:instrText xml:space="preserve"> PAGEREF _Toc151027013 \h </w:instrText>
      </w:r>
      <w:r>
        <w:rPr>
          <w:noProof/>
        </w:rPr>
      </w:r>
      <w:r>
        <w:rPr>
          <w:noProof/>
        </w:rPr>
        <w:fldChar w:fldCharType="separate"/>
      </w:r>
      <w:r>
        <w:rPr>
          <w:noProof/>
        </w:rPr>
        <w:t>13</w:t>
      </w:r>
      <w:r>
        <w:rPr>
          <w:noProof/>
        </w:rPr>
        <w:fldChar w:fldCharType="end"/>
      </w:r>
    </w:p>
    <w:p w14:paraId="3EA0F17B" w14:textId="70F5E017"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Authentication procedure</w:t>
      </w:r>
      <w:r>
        <w:rPr>
          <w:noProof/>
        </w:rPr>
        <w:tab/>
      </w:r>
      <w:r>
        <w:rPr>
          <w:noProof/>
        </w:rPr>
        <w:fldChar w:fldCharType="begin"/>
      </w:r>
      <w:r>
        <w:rPr>
          <w:noProof/>
        </w:rPr>
        <w:instrText xml:space="preserve"> PAGEREF _Toc151027014 \h </w:instrText>
      </w:r>
      <w:r>
        <w:rPr>
          <w:noProof/>
        </w:rPr>
      </w:r>
      <w:r>
        <w:rPr>
          <w:noProof/>
        </w:rPr>
        <w:fldChar w:fldCharType="separate"/>
      </w:r>
      <w:r>
        <w:rPr>
          <w:noProof/>
        </w:rPr>
        <w:t>13</w:t>
      </w:r>
      <w:r>
        <w:rPr>
          <w:noProof/>
        </w:rPr>
        <w:fldChar w:fldCharType="end"/>
      </w:r>
    </w:p>
    <w:p w14:paraId="3F5CDAEB" w14:textId="0978B61E" w:rsidR="009959E4" w:rsidRDefault="009959E4">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Security features</w:t>
      </w:r>
      <w:r>
        <w:rPr>
          <w:noProof/>
        </w:rPr>
        <w:tab/>
      </w:r>
      <w:r>
        <w:rPr>
          <w:noProof/>
        </w:rPr>
        <w:fldChar w:fldCharType="begin"/>
      </w:r>
      <w:r>
        <w:rPr>
          <w:noProof/>
        </w:rPr>
        <w:instrText xml:space="preserve"> PAGEREF _Toc151027015 \h </w:instrText>
      </w:r>
      <w:r>
        <w:rPr>
          <w:noProof/>
        </w:rPr>
      </w:r>
      <w:r>
        <w:rPr>
          <w:noProof/>
        </w:rPr>
        <w:fldChar w:fldCharType="separate"/>
      </w:r>
      <w:r>
        <w:rPr>
          <w:noProof/>
        </w:rPr>
        <w:t>13</w:t>
      </w:r>
      <w:r>
        <w:rPr>
          <w:noProof/>
        </w:rPr>
        <w:fldChar w:fldCharType="end"/>
      </w:r>
    </w:p>
    <w:p w14:paraId="68473E0A" w14:textId="72FD67D5"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6.0</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_Toc151027016 \h </w:instrText>
      </w:r>
      <w:r>
        <w:rPr>
          <w:noProof/>
        </w:rPr>
      </w:r>
      <w:r>
        <w:rPr>
          <w:noProof/>
        </w:rPr>
        <w:fldChar w:fldCharType="separate"/>
      </w:r>
      <w:r>
        <w:rPr>
          <w:noProof/>
        </w:rPr>
        <w:t>13</w:t>
      </w:r>
      <w:r>
        <w:rPr>
          <w:noProof/>
        </w:rPr>
        <w:fldChar w:fldCharType="end"/>
      </w:r>
    </w:p>
    <w:p w14:paraId="1023E937" w14:textId="04A47878"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User verification and file access conditions</w:t>
      </w:r>
      <w:r>
        <w:rPr>
          <w:noProof/>
        </w:rPr>
        <w:tab/>
      </w:r>
      <w:r>
        <w:rPr>
          <w:noProof/>
        </w:rPr>
        <w:fldChar w:fldCharType="begin"/>
      </w:r>
      <w:r>
        <w:rPr>
          <w:noProof/>
        </w:rPr>
        <w:instrText xml:space="preserve"> PAGEREF _Toc151027017 \h </w:instrText>
      </w:r>
      <w:r>
        <w:rPr>
          <w:noProof/>
        </w:rPr>
      </w:r>
      <w:r>
        <w:rPr>
          <w:noProof/>
        </w:rPr>
        <w:fldChar w:fldCharType="separate"/>
      </w:r>
      <w:r>
        <w:rPr>
          <w:noProof/>
        </w:rPr>
        <w:t>13</w:t>
      </w:r>
      <w:r>
        <w:rPr>
          <w:noProof/>
        </w:rPr>
        <w:fldChar w:fldCharType="end"/>
      </w:r>
    </w:p>
    <w:p w14:paraId="4CB6A5D1" w14:textId="45C7C5CC" w:rsidR="009959E4" w:rsidRDefault="009959E4">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SSIM commands</w:t>
      </w:r>
      <w:r>
        <w:rPr>
          <w:noProof/>
        </w:rPr>
        <w:tab/>
      </w:r>
      <w:r>
        <w:rPr>
          <w:noProof/>
        </w:rPr>
        <w:fldChar w:fldCharType="begin"/>
      </w:r>
      <w:r>
        <w:rPr>
          <w:noProof/>
        </w:rPr>
        <w:instrText xml:space="preserve"> PAGEREF _Toc151027018 \h </w:instrText>
      </w:r>
      <w:r>
        <w:rPr>
          <w:noProof/>
        </w:rPr>
      </w:r>
      <w:r>
        <w:rPr>
          <w:noProof/>
        </w:rPr>
        <w:fldChar w:fldCharType="separate"/>
      </w:r>
      <w:r>
        <w:rPr>
          <w:noProof/>
        </w:rPr>
        <w:t>14</w:t>
      </w:r>
      <w:r>
        <w:rPr>
          <w:noProof/>
        </w:rPr>
        <w:fldChar w:fldCharType="end"/>
      </w:r>
    </w:p>
    <w:p w14:paraId="16041DAB" w14:textId="4ED3AA9A"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7.0</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_Toc151027019 \h </w:instrText>
      </w:r>
      <w:r>
        <w:rPr>
          <w:noProof/>
        </w:rPr>
      </w:r>
      <w:r>
        <w:rPr>
          <w:noProof/>
        </w:rPr>
        <w:fldChar w:fldCharType="separate"/>
      </w:r>
      <w:r>
        <w:rPr>
          <w:noProof/>
        </w:rPr>
        <w:t>14</w:t>
      </w:r>
      <w:r>
        <w:rPr>
          <w:noProof/>
        </w:rPr>
        <w:fldChar w:fldCharType="end"/>
      </w:r>
    </w:p>
    <w:p w14:paraId="36F2DB53" w14:textId="45302D56"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Status Conditions returned by the SSIM</w:t>
      </w:r>
      <w:r>
        <w:rPr>
          <w:noProof/>
        </w:rPr>
        <w:tab/>
      </w:r>
      <w:r>
        <w:rPr>
          <w:noProof/>
        </w:rPr>
        <w:fldChar w:fldCharType="begin"/>
      </w:r>
      <w:r>
        <w:rPr>
          <w:noProof/>
        </w:rPr>
        <w:instrText xml:space="preserve"> PAGEREF _Toc151027020 \h </w:instrText>
      </w:r>
      <w:r>
        <w:rPr>
          <w:noProof/>
        </w:rPr>
      </w:r>
      <w:r>
        <w:rPr>
          <w:noProof/>
        </w:rPr>
        <w:fldChar w:fldCharType="separate"/>
      </w:r>
      <w:r>
        <w:rPr>
          <w:noProof/>
        </w:rPr>
        <w:t>14</w:t>
      </w:r>
      <w:r>
        <w:rPr>
          <w:noProof/>
        </w:rPr>
        <w:fldChar w:fldCharType="end"/>
      </w:r>
    </w:p>
    <w:p w14:paraId="1DD4CD74" w14:textId="155C9088"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7.1.0</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_Toc151027021 \h </w:instrText>
      </w:r>
      <w:r>
        <w:rPr>
          <w:noProof/>
        </w:rPr>
      </w:r>
      <w:r>
        <w:rPr>
          <w:noProof/>
        </w:rPr>
        <w:fldChar w:fldCharType="separate"/>
      </w:r>
      <w:r>
        <w:rPr>
          <w:noProof/>
        </w:rPr>
        <w:t>14</w:t>
      </w:r>
      <w:r>
        <w:rPr>
          <w:noProof/>
        </w:rPr>
        <w:fldChar w:fldCharType="end"/>
      </w:r>
    </w:p>
    <w:p w14:paraId="07DAADDD" w14:textId="22AACC0D"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Security management</w:t>
      </w:r>
      <w:r>
        <w:rPr>
          <w:noProof/>
        </w:rPr>
        <w:tab/>
      </w:r>
      <w:r>
        <w:rPr>
          <w:noProof/>
        </w:rPr>
        <w:fldChar w:fldCharType="begin"/>
      </w:r>
      <w:r>
        <w:rPr>
          <w:noProof/>
        </w:rPr>
        <w:instrText xml:space="preserve"> PAGEREF _Toc151027022 \h </w:instrText>
      </w:r>
      <w:r>
        <w:rPr>
          <w:noProof/>
        </w:rPr>
      </w:r>
      <w:r>
        <w:rPr>
          <w:noProof/>
        </w:rPr>
        <w:fldChar w:fldCharType="separate"/>
      </w:r>
      <w:r>
        <w:rPr>
          <w:noProof/>
        </w:rPr>
        <w:t>14</w:t>
      </w:r>
      <w:r>
        <w:rPr>
          <w:noProof/>
        </w:rPr>
        <w:fldChar w:fldCharType="end"/>
      </w:r>
    </w:p>
    <w:p w14:paraId="6B4CBF24" w14:textId="496B0F8F"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7.1.2</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_Toc151027023 \h </w:instrText>
      </w:r>
      <w:r>
        <w:rPr>
          <w:noProof/>
        </w:rPr>
      </w:r>
      <w:r>
        <w:rPr>
          <w:noProof/>
        </w:rPr>
        <w:fldChar w:fldCharType="separate"/>
      </w:r>
      <w:r>
        <w:rPr>
          <w:noProof/>
        </w:rPr>
        <w:t>14</w:t>
      </w:r>
      <w:r>
        <w:rPr>
          <w:noProof/>
        </w:rPr>
        <w:fldChar w:fldCharType="end"/>
      </w:r>
    </w:p>
    <w:p w14:paraId="7A4DA955" w14:textId="2370028D"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7.1.3</w:t>
      </w:r>
      <w:r>
        <w:rPr>
          <w:rFonts w:asciiTheme="minorHAnsi" w:eastAsiaTheme="minorEastAsia" w:hAnsiTheme="minorHAnsi" w:cstheme="minorBidi"/>
          <w:noProof/>
          <w:kern w:val="2"/>
          <w:sz w:val="22"/>
          <w:szCs w:val="22"/>
          <w:lang w:val="en-US"/>
          <w14:ligatures w14:val="standardContextual"/>
        </w:rPr>
        <w:tab/>
      </w:r>
      <w:r>
        <w:rPr>
          <w:noProof/>
        </w:rPr>
        <w:t>Status Words of the Commands</w:t>
      </w:r>
      <w:r>
        <w:rPr>
          <w:noProof/>
        </w:rPr>
        <w:tab/>
      </w:r>
      <w:r>
        <w:rPr>
          <w:noProof/>
        </w:rPr>
        <w:fldChar w:fldCharType="begin"/>
      </w:r>
      <w:r>
        <w:rPr>
          <w:noProof/>
        </w:rPr>
        <w:instrText xml:space="preserve"> PAGEREF _Toc151027024 \h </w:instrText>
      </w:r>
      <w:r>
        <w:rPr>
          <w:noProof/>
        </w:rPr>
      </w:r>
      <w:r>
        <w:rPr>
          <w:noProof/>
        </w:rPr>
        <w:fldChar w:fldCharType="separate"/>
      </w:r>
      <w:r>
        <w:rPr>
          <w:noProof/>
        </w:rPr>
        <w:t>15</w:t>
      </w:r>
      <w:r>
        <w:rPr>
          <w:noProof/>
        </w:rPr>
        <w:fldChar w:fldCharType="end"/>
      </w:r>
    </w:p>
    <w:p w14:paraId="10661965" w14:textId="14265C90" w:rsidR="009959E4" w:rsidRDefault="009959E4">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AUTHENTICATE</w:t>
      </w:r>
      <w:r>
        <w:rPr>
          <w:noProof/>
        </w:rPr>
        <w:tab/>
      </w:r>
      <w:r>
        <w:rPr>
          <w:noProof/>
        </w:rPr>
        <w:fldChar w:fldCharType="begin"/>
      </w:r>
      <w:r>
        <w:rPr>
          <w:noProof/>
        </w:rPr>
        <w:instrText xml:space="preserve"> PAGEREF _Toc151027025 \h </w:instrText>
      </w:r>
      <w:r>
        <w:rPr>
          <w:noProof/>
        </w:rPr>
      </w:r>
      <w:r>
        <w:rPr>
          <w:noProof/>
        </w:rPr>
        <w:fldChar w:fldCharType="separate"/>
      </w:r>
      <w:r>
        <w:rPr>
          <w:noProof/>
        </w:rPr>
        <w:t>15</w:t>
      </w:r>
      <w:r>
        <w:rPr>
          <w:noProof/>
        </w:rPr>
        <w:fldChar w:fldCharType="end"/>
      </w:r>
    </w:p>
    <w:p w14:paraId="37E8E061" w14:textId="5042B20E"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Command description</w:t>
      </w:r>
      <w:r>
        <w:rPr>
          <w:noProof/>
        </w:rPr>
        <w:tab/>
      </w:r>
      <w:r>
        <w:rPr>
          <w:noProof/>
        </w:rPr>
        <w:fldChar w:fldCharType="begin"/>
      </w:r>
      <w:r>
        <w:rPr>
          <w:noProof/>
        </w:rPr>
        <w:instrText xml:space="preserve"> PAGEREF _Toc151027026 \h </w:instrText>
      </w:r>
      <w:r>
        <w:rPr>
          <w:noProof/>
        </w:rPr>
      </w:r>
      <w:r>
        <w:rPr>
          <w:noProof/>
        </w:rPr>
        <w:fldChar w:fldCharType="separate"/>
      </w:r>
      <w:r>
        <w:rPr>
          <w:noProof/>
        </w:rPr>
        <w:t>15</w:t>
      </w:r>
      <w:r>
        <w:rPr>
          <w:noProof/>
        </w:rPr>
        <w:fldChar w:fldCharType="end"/>
      </w:r>
    </w:p>
    <w:p w14:paraId="7BF4B4EA" w14:textId="735DDECE"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Command parameters and data</w:t>
      </w:r>
      <w:r>
        <w:rPr>
          <w:noProof/>
        </w:rPr>
        <w:tab/>
      </w:r>
      <w:r>
        <w:rPr>
          <w:noProof/>
        </w:rPr>
        <w:fldChar w:fldCharType="begin"/>
      </w:r>
      <w:r>
        <w:rPr>
          <w:noProof/>
        </w:rPr>
        <w:instrText xml:space="preserve"> PAGEREF _Toc151027027 \h </w:instrText>
      </w:r>
      <w:r>
        <w:rPr>
          <w:noProof/>
        </w:rPr>
      </w:r>
      <w:r>
        <w:rPr>
          <w:noProof/>
        </w:rPr>
        <w:fldChar w:fldCharType="separate"/>
      </w:r>
      <w:r>
        <w:rPr>
          <w:noProof/>
        </w:rPr>
        <w:t>16</w:t>
      </w:r>
      <w:r>
        <w:rPr>
          <w:noProof/>
        </w:rPr>
        <w:fldChar w:fldCharType="end"/>
      </w:r>
    </w:p>
    <w:p w14:paraId="75CD6061" w14:textId="3BB824B7" w:rsidR="009959E4" w:rsidRDefault="009959E4">
      <w:pPr>
        <w:pStyle w:val="TOC3"/>
        <w:rPr>
          <w:rFonts w:asciiTheme="minorHAnsi" w:eastAsiaTheme="minorEastAsia" w:hAnsiTheme="minorHAnsi" w:cstheme="minorBidi"/>
          <w:noProof/>
          <w:kern w:val="2"/>
          <w:sz w:val="22"/>
          <w:szCs w:val="22"/>
          <w:lang w:val="en-US"/>
          <w14:ligatures w14:val="standardContextual"/>
        </w:rPr>
      </w:pPr>
      <w:r>
        <w:rPr>
          <w:noProof/>
        </w:rPr>
        <w:t>7.2.3</w:t>
      </w:r>
      <w:r>
        <w:rPr>
          <w:rFonts w:asciiTheme="minorHAnsi" w:eastAsiaTheme="minorEastAsia" w:hAnsiTheme="minorHAnsi" w:cstheme="minorBidi"/>
          <w:noProof/>
          <w:kern w:val="2"/>
          <w:sz w:val="22"/>
          <w:szCs w:val="22"/>
          <w:lang w:val="en-US"/>
          <w14:ligatures w14:val="standardContextual"/>
        </w:rPr>
        <w:tab/>
      </w:r>
      <w:r>
        <w:rPr>
          <w:noProof/>
        </w:rPr>
        <w:t>Response data</w:t>
      </w:r>
      <w:r>
        <w:rPr>
          <w:noProof/>
        </w:rPr>
        <w:tab/>
      </w:r>
      <w:r>
        <w:rPr>
          <w:noProof/>
        </w:rPr>
        <w:fldChar w:fldCharType="begin"/>
      </w:r>
      <w:r>
        <w:rPr>
          <w:noProof/>
        </w:rPr>
        <w:instrText xml:space="preserve"> PAGEREF _Toc151027028 \h </w:instrText>
      </w:r>
      <w:r>
        <w:rPr>
          <w:noProof/>
        </w:rPr>
      </w:r>
      <w:r>
        <w:rPr>
          <w:noProof/>
        </w:rPr>
        <w:fldChar w:fldCharType="separate"/>
      </w:r>
      <w:r>
        <w:rPr>
          <w:noProof/>
        </w:rPr>
        <w:t>17</w:t>
      </w:r>
      <w:r>
        <w:rPr>
          <w:noProof/>
        </w:rPr>
        <w:fldChar w:fldCharType="end"/>
      </w:r>
    </w:p>
    <w:p w14:paraId="62F74E51" w14:textId="1D3BC917" w:rsidR="009959E4" w:rsidRDefault="009959E4">
      <w:pPr>
        <w:pStyle w:val="TOC8"/>
        <w:rPr>
          <w:rFonts w:asciiTheme="minorHAnsi" w:eastAsiaTheme="minorEastAsia" w:hAnsiTheme="minorHAnsi" w:cstheme="minorBidi"/>
          <w:b w:val="0"/>
          <w:noProof/>
          <w:kern w:val="2"/>
          <w:szCs w:val="22"/>
          <w:lang w:val="en-US"/>
          <w14:ligatures w14:val="standardContextual"/>
        </w:rPr>
      </w:pPr>
      <w:r>
        <w:rPr>
          <w:noProof/>
        </w:rPr>
        <w:lastRenderedPageBreak/>
        <w:t>Annex A (informative): EF changes via Data Download or USAT applications</w:t>
      </w:r>
      <w:r>
        <w:rPr>
          <w:noProof/>
        </w:rPr>
        <w:tab/>
      </w:r>
      <w:r>
        <w:rPr>
          <w:noProof/>
        </w:rPr>
        <w:fldChar w:fldCharType="begin"/>
      </w:r>
      <w:r>
        <w:rPr>
          <w:noProof/>
        </w:rPr>
        <w:instrText xml:space="preserve"> PAGEREF _Toc151027029 \h </w:instrText>
      </w:r>
      <w:r>
        <w:rPr>
          <w:noProof/>
        </w:rPr>
      </w:r>
      <w:r>
        <w:rPr>
          <w:noProof/>
        </w:rPr>
        <w:fldChar w:fldCharType="separate"/>
      </w:r>
      <w:r>
        <w:rPr>
          <w:noProof/>
        </w:rPr>
        <w:t>18</w:t>
      </w:r>
      <w:r>
        <w:rPr>
          <w:noProof/>
        </w:rPr>
        <w:fldChar w:fldCharType="end"/>
      </w:r>
    </w:p>
    <w:p w14:paraId="4484549D" w14:textId="2B41786D" w:rsidR="009959E4" w:rsidRDefault="009959E4">
      <w:pPr>
        <w:pStyle w:val="TOC8"/>
        <w:rPr>
          <w:rFonts w:asciiTheme="minorHAnsi" w:eastAsiaTheme="minorEastAsia" w:hAnsiTheme="minorHAnsi" w:cstheme="minorBidi"/>
          <w:b w:val="0"/>
          <w:noProof/>
          <w:kern w:val="2"/>
          <w:szCs w:val="22"/>
          <w:lang w:val="en-US"/>
          <w14:ligatures w14:val="standardContextual"/>
        </w:rPr>
      </w:pPr>
      <w:r>
        <w:rPr>
          <w:noProof/>
        </w:rPr>
        <w:t>Annex B (informative): Suggested contents of the EFs at pre</w:t>
      </w:r>
      <w:r>
        <w:rPr>
          <w:noProof/>
        </w:rPr>
        <w:noBreakHyphen/>
        <w:t>personalization</w:t>
      </w:r>
      <w:r>
        <w:rPr>
          <w:noProof/>
        </w:rPr>
        <w:tab/>
      </w:r>
      <w:r>
        <w:rPr>
          <w:noProof/>
        </w:rPr>
        <w:fldChar w:fldCharType="begin"/>
      </w:r>
      <w:r>
        <w:rPr>
          <w:noProof/>
        </w:rPr>
        <w:instrText xml:space="preserve"> PAGEREF _Toc151027030 \h </w:instrText>
      </w:r>
      <w:r>
        <w:rPr>
          <w:noProof/>
        </w:rPr>
      </w:r>
      <w:r>
        <w:rPr>
          <w:noProof/>
        </w:rPr>
        <w:fldChar w:fldCharType="separate"/>
      </w:r>
      <w:r>
        <w:rPr>
          <w:noProof/>
        </w:rPr>
        <w:t>19</w:t>
      </w:r>
      <w:r>
        <w:rPr>
          <w:noProof/>
        </w:rPr>
        <w:fldChar w:fldCharType="end"/>
      </w:r>
    </w:p>
    <w:p w14:paraId="23AEE70D" w14:textId="0938E553" w:rsidR="009959E4" w:rsidRDefault="009959E4">
      <w:pPr>
        <w:pStyle w:val="TOC8"/>
        <w:rPr>
          <w:rFonts w:asciiTheme="minorHAnsi" w:eastAsiaTheme="minorEastAsia" w:hAnsiTheme="minorHAnsi" w:cstheme="minorBidi"/>
          <w:b w:val="0"/>
          <w:noProof/>
          <w:kern w:val="2"/>
          <w:szCs w:val="22"/>
          <w:lang w:val="en-US"/>
          <w14:ligatures w14:val="standardContextual"/>
        </w:rPr>
      </w:pPr>
      <w:r>
        <w:rPr>
          <w:noProof/>
        </w:rPr>
        <w:t xml:space="preserve">Annex C (normative): </w:t>
      </w:r>
      <w:r w:rsidRPr="00A77444">
        <w:rPr>
          <w:rFonts w:eastAsia="MS Mincho"/>
          <w:noProof/>
        </w:rPr>
        <w:t>List of SFI Values</w:t>
      </w:r>
      <w:r>
        <w:rPr>
          <w:noProof/>
        </w:rPr>
        <w:tab/>
      </w:r>
      <w:r>
        <w:rPr>
          <w:noProof/>
        </w:rPr>
        <w:fldChar w:fldCharType="begin"/>
      </w:r>
      <w:r>
        <w:rPr>
          <w:noProof/>
        </w:rPr>
        <w:instrText xml:space="preserve"> PAGEREF _Toc151027031 \h </w:instrText>
      </w:r>
      <w:r>
        <w:rPr>
          <w:noProof/>
        </w:rPr>
      </w:r>
      <w:r>
        <w:rPr>
          <w:noProof/>
        </w:rPr>
        <w:fldChar w:fldCharType="separate"/>
      </w:r>
      <w:r>
        <w:rPr>
          <w:noProof/>
        </w:rPr>
        <w:t>20</w:t>
      </w:r>
      <w:r>
        <w:rPr>
          <w:noProof/>
        </w:rPr>
        <w:fldChar w:fldCharType="end"/>
      </w:r>
    </w:p>
    <w:p w14:paraId="07E2934D" w14:textId="0959A6D0" w:rsidR="009959E4" w:rsidRDefault="009959E4">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List of SFI Values at the SSIM ADF Level</w:t>
      </w:r>
      <w:r>
        <w:rPr>
          <w:noProof/>
        </w:rPr>
        <w:tab/>
      </w:r>
      <w:r>
        <w:rPr>
          <w:noProof/>
        </w:rPr>
        <w:fldChar w:fldCharType="begin"/>
      </w:r>
      <w:r>
        <w:rPr>
          <w:noProof/>
        </w:rPr>
        <w:instrText xml:space="preserve"> PAGEREF _Toc151027032 \h </w:instrText>
      </w:r>
      <w:r>
        <w:rPr>
          <w:noProof/>
        </w:rPr>
      </w:r>
      <w:r>
        <w:rPr>
          <w:noProof/>
        </w:rPr>
        <w:fldChar w:fldCharType="separate"/>
      </w:r>
      <w:r>
        <w:rPr>
          <w:noProof/>
        </w:rPr>
        <w:t>20</w:t>
      </w:r>
      <w:r>
        <w:rPr>
          <w:noProof/>
        </w:rPr>
        <w:fldChar w:fldCharType="end"/>
      </w:r>
    </w:p>
    <w:p w14:paraId="1A399F95" w14:textId="598EB354" w:rsidR="009959E4" w:rsidRDefault="009959E4">
      <w:pPr>
        <w:pStyle w:val="TOC8"/>
        <w:rPr>
          <w:rFonts w:asciiTheme="minorHAnsi" w:eastAsiaTheme="minorEastAsia" w:hAnsiTheme="minorHAnsi" w:cstheme="minorBidi"/>
          <w:b w:val="0"/>
          <w:noProof/>
          <w:kern w:val="2"/>
          <w:szCs w:val="22"/>
          <w:lang w:val="en-US"/>
          <w14:ligatures w14:val="standardContextual"/>
        </w:rPr>
      </w:pPr>
      <w:r>
        <w:rPr>
          <w:noProof/>
        </w:rPr>
        <w:t>Annex D</w:t>
      </w:r>
      <w:r>
        <w:rPr>
          <w:noProof/>
          <w:lang w:eastAsia="ja-JP"/>
        </w:rPr>
        <w:t xml:space="preserve"> </w:t>
      </w:r>
      <w:r>
        <w:rPr>
          <w:noProof/>
        </w:rPr>
        <w:t>(informative): Tags defined in 31.105</w:t>
      </w:r>
      <w:r>
        <w:rPr>
          <w:noProof/>
        </w:rPr>
        <w:tab/>
      </w:r>
      <w:r>
        <w:rPr>
          <w:noProof/>
        </w:rPr>
        <w:fldChar w:fldCharType="begin"/>
      </w:r>
      <w:r>
        <w:rPr>
          <w:noProof/>
        </w:rPr>
        <w:instrText xml:space="preserve"> PAGEREF _Toc151027033 \h </w:instrText>
      </w:r>
      <w:r>
        <w:rPr>
          <w:noProof/>
        </w:rPr>
      </w:r>
      <w:r>
        <w:rPr>
          <w:noProof/>
        </w:rPr>
        <w:fldChar w:fldCharType="separate"/>
      </w:r>
      <w:r>
        <w:rPr>
          <w:noProof/>
        </w:rPr>
        <w:t>21</w:t>
      </w:r>
      <w:r>
        <w:rPr>
          <w:noProof/>
        </w:rPr>
        <w:fldChar w:fldCharType="end"/>
      </w:r>
    </w:p>
    <w:p w14:paraId="2FABC9DB" w14:textId="55E1EB53" w:rsidR="009959E4" w:rsidRDefault="009959E4">
      <w:pPr>
        <w:pStyle w:val="TOC8"/>
        <w:rPr>
          <w:rFonts w:asciiTheme="minorHAnsi" w:eastAsiaTheme="minorEastAsia" w:hAnsiTheme="minorHAnsi" w:cstheme="minorBidi"/>
          <w:b w:val="0"/>
          <w:noProof/>
          <w:kern w:val="2"/>
          <w:szCs w:val="22"/>
          <w:lang w:val="en-US"/>
          <w14:ligatures w14:val="standardContextual"/>
        </w:rPr>
      </w:pPr>
      <w:r>
        <w:rPr>
          <w:noProof/>
        </w:rPr>
        <w:t>Annex E (normative): Allocated 3GPP PIX numbers</w:t>
      </w:r>
      <w:r>
        <w:rPr>
          <w:noProof/>
        </w:rPr>
        <w:tab/>
      </w:r>
      <w:r>
        <w:rPr>
          <w:noProof/>
        </w:rPr>
        <w:fldChar w:fldCharType="begin"/>
      </w:r>
      <w:r>
        <w:rPr>
          <w:noProof/>
        </w:rPr>
        <w:instrText xml:space="preserve"> PAGEREF _Toc151027034 \h </w:instrText>
      </w:r>
      <w:r>
        <w:rPr>
          <w:noProof/>
        </w:rPr>
      </w:r>
      <w:r>
        <w:rPr>
          <w:noProof/>
        </w:rPr>
        <w:fldChar w:fldCharType="separate"/>
      </w:r>
      <w:r>
        <w:rPr>
          <w:noProof/>
        </w:rPr>
        <w:t>22</w:t>
      </w:r>
      <w:r>
        <w:rPr>
          <w:noProof/>
        </w:rPr>
        <w:fldChar w:fldCharType="end"/>
      </w:r>
    </w:p>
    <w:p w14:paraId="6C6BAF45" w14:textId="527C6C27" w:rsidR="009959E4" w:rsidRDefault="009959E4">
      <w:pPr>
        <w:pStyle w:val="TOC8"/>
        <w:rPr>
          <w:rFonts w:asciiTheme="minorHAnsi" w:eastAsiaTheme="minorEastAsia" w:hAnsiTheme="minorHAnsi" w:cstheme="minorBidi"/>
          <w:b w:val="0"/>
          <w:noProof/>
          <w:kern w:val="2"/>
          <w:szCs w:val="22"/>
          <w:lang w:val="en-US"/>
          <w14:ligatures w14:val="standardContextual"/>
        </w:rPr>
      </w:pPr>
      <w:r>
        <w:rPr>
          <w:noProof/>
        </w:rPr>
        <w:t>Annex F (informative): Change history</w:t>
      </w:r>
      <w:r>
        <w:rPr>
          <w:noProof/>
        </w:rPr>
        <w:tab/>
      </w:r>
      <w:r>
        <w:rPr>
          <w:noProof/>
        </w:rPr>
        <w:fldChar w:fldCharType="begin"/>
      </w:r>
      <w:r>
        <w:rPr>
          <w:noProof/>
        </w:rPr>
        <w:instrText xml:space="preserve"> PAGEREF _Toc151027035 \h </w:instrText>
      </w:r>
      <w:r>
        <w:rPr>
          <w:noProof/>
        </w:rPr>
      </w:r>
      <w:r>
        <w:rPr>
          <w:noProof/>
        </w:rPr>
        <w:fldChar w:fldCharType="separate"/>
      </w:r>
      <w:r>
        <w:rPr>
          <w:noProof/>
        </w:rPr>
        <w:t>23</w:t>
      </w:r>
      <w:r>
        <w:rPr>
          <w:noProof/>
        </w:rPr>
        <w:fldChar w:fldCharType="end"/>
      </w:r>
    </w:p>
    <w:p w14:paraId="0B9E3498" w14:textId="7A2FECAA"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5" w:name="foreword"/>
      <w:bookmarkStart w:id="16" w:name="_Toc147743190"/>
      <w:bookmarkStart w:id="17" w:name="_Toc147744053"/>
      <w:bookmarkStart w:id="18" w:name="_Toc151026986"/>
      <w:bookmarkEnd w:id="15"/>
      <w:r w:rsidRPr="004D3578">
        <w:lastRenderedPageBreak/>
        <w:t>Foreword</w:t>
      </w:r>
      <w:bookmarkEnd w:id="16"/>
      <w:bookmarkEnd w:id="17"/>
      <w:bookmarkEnd w:id="18"/>
    </w:p>
    <w:p w14:paraId="4CFD9F12" w14:textId="77777777" w:rsidR="00C37247" w:rsidRPr="004D3578" w:rsidRDefault="00C37247" w:rsidP="00C37247">
      <w:r w:rsidRPr="004D3578">
        <w:t>This Tech</w:t>
      </w:r>
      <w:r w:rsidRPr="00F6331C">
        <w:t xml:space="preserve">nical </w:t>
      </w:r>
      <w:bookmarkStart w:id="19" w:name="spectype3"/>
      <w:r w:rsidRPr="00F6331C">
        <w:t>Specification</w:t>
      </w:r>
      <w:bookmarkEnd w:id="19"/>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Version x.y.z</w:t>
      </w:r>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20" w:name="introduction"/>
      <w:bookmarkStart w:id="21" w:name="_Toc147743191"/>
      <w:bookmarkStart w:id="22" w:name="_Toc147744054"/>
      <w:bookmarkStart w:id="23" w:name="_Toc151026987"/>
      <w:bookmarkEnd w:id="20"/>
      <w:r w:rsidRPr="004D3578">
        <w:t>Introduction</w:t>
      </w:r>
      <w:bookmarkEnd w:id="21"/>
      <w:bookmarkEnd w:id="22"/>
      <w:bookmarkEnd w:id="23"/>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4" w:name="scope"/>
      <w:bookmarkStart w:id="25" w:name="_Toc147743192"/>
      <w:bookmarkStart w:id="26" w:name="_Toc147744055"/>
      <w:bookmarkStart w:id="27" w:name="_Toc151026988"/>
      <w:bookmarkEnd w:id="24"/>
      <w:r w:rsidRPr="004D3578">
        <w:lastRenderedPageBreak/>
        <w:t>1</w:t>
      </w:r>
      <w:r w:rsidRPr="004D3578">
        <w:tab/>
        <w:t>Scope</w:t>
      </w:r>
      <w:bookmarkEnd w:id="25"/>
      <w:bookmarkEnd w:id="26"/>
      <w:bookmarkEnd w:id="27"/>
    </w:p>
    <w:p w14:paraId="3E65526C" w14:textId="77777777" w:rsidR="00C37247" w:rsidRDefault="00C37247" w:rsidP="00C37247">
      <w:pPr>
        <w:jc w:val="both"/>
      </w:pPr>
      <w:bookmarkStart w:id="28" w:name="references"/>
      <w:bookmarkEnd w:id="28"/>
      <w:r>
        <w:t>The present document defines the SSIM application for 3</w:t>
      </w:r>
      <w:bookmarkStart w:id="29" w:name="_Hlk44927811"/>
      <w:r>
        <w:t>GPP</w:t>
      </w:r>
      <w:bookmarkEnd w:id="29"/>
      <w:r>
        <w:t xml:space="preserve"> telecom network operation related to </w:t>
      </w:r>
      <w:bookmarkStart w:id="30"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30"/>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31" w:name="_Toc147743193"/>
      <w:bookmarkStart w:id="32" w:name="_Toc147744056"/>
      <w:bookmarkStart w:id="33" w:name="_Hlk141271057"/>
      <w:bookmarkStart w:id="34" w:name="_Toc151026989"/>
      <w:r w:rsidRPr="004D3578">
        <w:t>2</w:t>
      </w:r>
      <w:r w:rsidRPr="004D3578">
        <w:tab/>
        <w:t>References</w:t>
      </w:r>
      <w:bookmarkEnd w:id="31"/>
      <w:bookmarkEnd w:id="32"/>
      <w:bookmarkEnd w:id="34"/>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5" w:name="definitions"/>
      <w:bookmarkStart w:id="36" w:name="_Toc147743194"/>
      <w:bookmarkStart w:id="37" w:name="_Toc147744057"/>
      <w:bookmarkStart w:id="38" w:name="_Toc151026990"/>
      <w:bookmarkEnd w:id="33"/>
      <w:bookmarkEnd w:id="35"/>
      <w:r w:rsidRPr="004D3578">
        <w:lastRenderedPageBreak/>
        <w:t>3</w:t>
      </w:r>
      <w:r w:rsidRPr="004D3578">
        <w:tab/>
        <w:t>Definitions</w:t>
      </w:r>
      <w:r>
        <w:t xml:space="preserve"> of terms, symbols and abbreviations</w:t>
      </w:r>
      <w:bookmarkEnd w:id="36"/>
      <w:bookmarkEnd w:id="37"/>
      <w:bookmarkEnd w:id="38"/>
    </w:p>
    <w:p w14:paraId="405E2788" w14:textId="77777777" w:rsidR="00C37247" w:rsidRPr="004D3578" w:rsidRDefault="00C37247" w:rsidP="00C37247">
      <w:pPr>
        <w:pStyle w:val="Heading2"/>
      </w:pPr>
      <w:bookmarkStart w:id="39" w:name="_Toc147743195"/>
      <w:bookmarkStart w:id="40" w:name="_Toc147744058"/>
      <w:bookmarkStart w:id="41" w:name="_Toc151026991"/>
      <w:r w:rsidRPr="004D3578">
        <w:t>3.1</w:t>
      </w:r>
      <w:r w:rsidRPr="004D3578">
        <w:tab/>
      </w:r>
      <w:r>
        <w:t>Terms</w:t>
      </w:r>
      <w:bookmarkEnd w:id="39"/>
      <w:bookmarkEnd w:id="40"/>
      <w:bookmarkEnd w:id="41"/>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42" w:name="_Toc147743196"/>
      <w:bookmarkStart w:id="43" w:name="_Toc147744059"/>
      <w:bookmarkStart w:id="44" w:name="_Toc151026992"/>
      <w:r w:rsidRPr="004D3578">
        <w:t>3.2</w:t>
      </w:r>
      <w:r w:rsidRPr="004D3578">
        <w:tab/>
        <w:t>Symbols</w:t>
      </w:r>
      <w:bookmarkEnd w:id="42"/>
      <w:bookmarkEnd w:id="43"/>
      <w:bookmarkEnd w:id="44"/>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5" w:name="_Toc147743197"/>
      <w:bookmarkStart w:id="46" w:name="_Toc147744060"/>
      <w:bookmarkStart w:id="47" w:name="_Toc151026993"/>
      <w:r w:rsidRPr="004D3578">
        <w:t>3.3</w:t>
      </w:r>
      <w:r w:rsidRPr="004D3578">
        <w:tab/>
        <w:t>Abbreviations</w:t>
      </w:r>
      <w:bookmarkEnd w:id="45"/>
      <w:bookmarkEnd w:id="46"/>
      <w:bookmarkEnd w:id="47"/>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77777777"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77777777" w:rsidR="00C37247" w:rsidRDefault="00C37247" w:rsidP="00C37247">
      <w:pPr>
        <w:pStyle w:val="EW"/>
      </w:pPr>
      <w:r>
        <w:rPr>
          <w:lang w:val="en-US" w:eastAsia="en-GB"/>
        </w:rPr>
        <w:t xml:space="preserve">EAP </w:t>
      </w:r>
      <w:r>
        <w:rPr>
          <w:lang w:val="en-US" w:eastAsia="en-GB"/>
        </w:rPr>
        <w:tab/>
        <w:t>Extensible Authentication Protocol</w:t>
      </w:r>
      <w:r w:rsidRPr="00BF0CC8">
        <w:t xml:space="preserve"> </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8" w:name="_Toc11052786"/>
      <w:bookmarkStart w:id="49" w:name="_Toc20391626"/>
      <w:bookmarkStart w:id="50" w:name="_Toc27773592"/>
      <w:bookmarkStart w:id="51" w:name="_Toc36474017"/>
      <w:bookmarkStart w:id="52" w:name="_Toc36477373"/>
      <w:bookmarkStart w:id="53" w:name="_Toc44930265"/>
      <w:bookmarkStart w:id="54" w:name="_Toc50965034"/>
      <w:bookmarkStart w:id="55" w:name="_Toc57101802"/>
      <w:bookmarkStart w:id="56" w:name="_Toc120270634"/>
      <w:bookmarkStart w:id="57" w:name="_Toc147743198"/>
      <w:bookmarkStart w:id="58" w:name="_Toc147744061"/>
      <w:bookmarkStart w:id="59" w:name="_Toc151026994"/>
      <w:r>
        <w:t>3.4</w:t>
      </w:r>
      <w:r>
        <w:tab/>
        <w:t>Coding Conventions</w:t>
      </w:r>
      <w:bookmarkEnd w:id="48"/>
      <w:bookmarkEnd w:id="49"/>
      <w:bookmarkEnd w:id="50"/>
      <w:bookmarkEnd w:id="51"/>
      <w:bookmarkEnd w:id="52"/>
      <w:bookmarkEnd w:id="53"/>
      <w:bookmarkEnd w:id="54"/>
      <w:bookmarkEnd w:id="55"/>
      <w:bookmarkEnd w:id="56"/>
      <w:bookmarkEnd w:id="57"/>
      <w:bookmarkEnd w:id="58"/>
      <w:bookmarkEnd w:id="59"/>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60" w:name="clause4"/>
      <w:bookmarkStart w:id="61" w:name="_Toc147743199"/>
      <w:bookmarkStart w:id="62" w:name="_Toc147744062"/>
      <w:bookmarkStart w:id="63" w:name="_Toc151026995"/>
      <w:bookmarkEnd w:id="60"/>
      <w:r w:rsidRPr="004D3578">
        <w:t>4</w:t>
      </w:r>
      <w:r w:rsidRPr="004D3578">
        <w:tab/>
      </w:r>
      <w:r>
        <w:t>Contents of the Files</w:t>
      </w:r>
      <w:bookmarkEnd w:id="61"/>
      <w:bookmarkEnd w:id="62"/>
      <w:bookmarkEnd w:id="63"/>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lastRenderedPageBreak/>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4" w:name="_Toc11052788"/>
      <w:bookmarkStart w:id="65" w:name="_Toc20391628"/>
      <w:bookmarkStart w:id="66" w:name="_Toc27773594"/>
      <w:bookmarkStart w:id="67" w:name="_Toc36474019"/>
      <w:bookmarkStart w:id="68" w:name="_Toc36477375"/>
      <w:bookmarkStart w:id="69" w:name="_Toc44930267"/>
      <w:bookmarkStart w:id="70" w:name="_Toc50965036"/>
      <w:bookmarkStart w:id="71" w:name="_Toc57101804"/>
      <w:bookmarkStart w:id="72" w:name="_Toc120270636"/>
      <w:bookmarkStart w:id="73" w:name="_Toc147743200"/>
      <w:bookmarkStart w:id="74" w:name="_Toc147744063"/>
      <w:bookmarkStart w:id="75" w:name="_Toc11052789"/>
      <w:bookmarkStart w:id="76" w:name="_Toc20391629"/>
      <w:bookmarkStart w:id="77" w:name="_Toc27773595"/>
      <w:bookmarkStart w:id="78" w:name="_Toc36474020"/>
      <w:bookmarkStart w:id="79" w:name="_Toc36477376"/>
      <w:bookmarkStart w:id="80" w:name="_Toc44930268"/>
      <w:bookmarkStart w:id="81" w:name="_Toc50965037"/>
      <w:bookmarkStart w:id="82" w:name="_Toc57101805"/>
      <w:bookmarkStart w:id="83" w:name="_Toc120270637"/>
      <w:bookmarkStart w:id="84" w:name="_Toc151026996"/>
      <w:r>
        <w:t>4.1</w:t>
      </w:r>
      <w:r>
        <w:tab/>
        <w:t>Contents of the EFs at the MF level</w:t>
      </w:r>
      <w:bookmarkEnd w:id="64"/>
      <w:bookmarkEnd w:id="65"/>
      <w:bookmarkEnd w:id="66"/>
      <w:bookmarkEnd w:id="67"/>
      <w:bookmarkEnd w:id="68"/>
      <w:bookmarkEnd w:id="69"/>
      <w:bookmarkEnd w:id="70"/>
      <w:bookmarkEnd w:id="71"/>
      <w:bookmarkEnd w:id="72"/>
      <w:bookmarkEnd w:id="73"/>
      <w:bookmarkEnd w:id="74"/>
      <w:bookmarkEnd w:id="84"/>
    </w:p>
    <w:p w14:paraId="0D5B49A7" w14:textId="77777777" w:rsidR="00C37247" w:rsidRDefault="00C37247" w:rsidP="00C37247">
      <w:pPr>
        <w:pStyle w:val="Heading2"/>
      </w:pPr>
      <w:bookmarkStart w:id="85" w:name="_Toc147743201"/>
      <w:bookmarkStart w:id="86" w:name="_Toc147744064"/>
      <w:bookmarkStart w:id="87" w:name="_Toc2867218"/>
      <w:bookmarkStart w:id="88" w:name="_Toc29900581"/>
      <w:bookmarkStart w:id="89" w:name="_Toc36481419"/>
      <w:bookmarkStart w:id="90" w:name="_Toc36481874"/>
      <w:bookmarkStart w:id="91" w:name="_Toc50966942"/>
      <w:bookmarkStart w:id="92" w:name="_Hlk141204617"/>
      <w:bookmarkStart w:id="93" w:name="_Toc11053030"/>
      <w:bookmarkStart w:id="94" w:name="_Toc20391870"/>
      <w:bookmarkStart w:id="95" w:name="_Toc27773837"/>
      <w:bookmarkStart w:id="96" w:name="_Toc36474262"/>
      <w:bookmarkStart w:id="97" w:name="_Toc36477621"/>
      <w:bookmarkStart w:id="98" w:name="_Toc44930513"/>
      <w:bookmarkStart w:id="99" w:name="_Toc50965283"/>
      <w:bookmarkStart w:id="100" w:name="_Toc57102051"/>
      <w:bookmarkStart w:id="101" w:name="_Toc120270907"/>
      <w:bookmarkStart w:id="102" w:name="_Toc151026997"/>
      <w:bookmarkEnd w:id="75"/>
      <w:bookmarkEnd w:id="76"/>
      <w:bookmarkEnd w:id="77"/>
      <w:bookmarkEnd w:id="78"/>
      <w:bookmarkEnd w:id="79"/>
      <w:bookmarkEnd w:id="80"/>
      <w:bookmarkEnd w:id="81"/>
      <w:bookmarkEnd w:id="82"/>
      <w:bookmarkEnd w:id="83"/>
      <w:r>
        <w:t>4.2</w:t>
      </w:r>
      <w:r>
        <w:tab/>
        <w:t xml:space="preserve">Contents of files at the SSIM </w:t>
      </w:r>
      <w:r>
        <w:rPr>
          <w:lang w:eastAsia="ja-JP"/>
        </w:rPr>
        <w:t>ADF (Application DF)</w:t>
      </w:r>
      <w:r>
        <w:t xml:space="preserve"> level</w:t>
      </w:r>
      <w:bookmarkEnd w:id="85"/>
      <w:bookmarkEnd w:id="86"/>
      <w:bookmarkEnd w:id="102"/>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3" w:name="_Toc285950981"/>
      <w:bookmarkStart w:id="104" w:name="_Toc277936998"/>
      <w:bookmarkStart w:id="105" w:name="_Toc147743202"/>
      <w:bookmarkStart w:id="106" w:name="_Toc147744065"/>
      <w:bookmarkStart w:id="107" w:name="_Toc151026998"/>
      <w:bookmarkEnd w:id="103"/>
      <w:bookmarkEnd w:id="104"/>
      <w:r w:rsidRPr="007D0212">
        <w:t>4.2.</w:t>
      </w:r>
      <w:r>
        <w:t>1</w:t>
      </w:r>
      <w:r w:rsidRPr="007D0212">
        <w:tab/>
        <w:t>EF</w:t>
      </w:r>
      <w:r w:rsidRPr="007D0212">
        <w:rPr>
          <w:vertAlign w:val="subscript"/>
        </w:rPr>
        <w:t>ARR</w:t>
      </w:r>
      <w:r w:rsidRPr="007D0212">
        <w:t xml:space="preserve"> (Access Rule Reference)</w:t>
      </w:r>
      <w:bookmarkEnd w:id="105"/>
      <w:bookmarkEnd w:id="106"/>
      <w:bookmarkEnd w:id="107"/>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gridSpan w:val="2"/>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4"/>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4"/>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7"/>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gridSpan w:val="2"/>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gridSpan w:val="2"/>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8" w:name="_Toc147743203"/>
      <w:bookmarkStart w:id="109" w:name="_Toc147744066"/>
      <w:bookmarkStart w:id="110" w:name="_Toc108443345"/>
      <w:bookmarkStart w:id="111" w:name="_Toc113448321"/>
      <w:bookmarkStart w:id="112" w:name="_Toc130940572"/>
      <w:bookmarkStart w:id="113" w:name="_Toc151026999"/>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8"/>
      <w:bookmarkEnd w:id="109"/>
      <w:bookmarkEnd w:id="113"/>
    </w:p>
    <w:bookmarkEnd w:id="110"/>
    <w:bookmarkEnd w:id="111"/>
    <w:bookmarkEnd w:id="112"/>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lastRenderedPageBreak/>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4"/>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7"/>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77777777" w:rsidR="00C37247" w:rsidRDefault="00C37247" w:rsidP="00565EE0">
            <w:pPr>
              <w:pStyle w:val="TAC"/>
              <w:jc w:val="left"/>
              <w:rPr>
                <w:lang w:eastAsia="en-GB"/>
              </w:rPr>
            </w:pPr>
            <w:r>
              <w:rPr>
                <w:lang w:eastAsia="en-GB"/>
              </w:rPr>
              <w:t>Note 1: coded according to ISO/IEC 8825-1 [4].</w:t>
            </w:r>
          </w:p>
        </w:tc>
      </w:tr>
    </w:tbl>
    <w:p w14:paraId="698254ED" w14:textId="77777777" w:rsidR="00C37247" w:rsidRPr="0061777F" w:rsidRDefault="00C37247" w:rsidP="00C37247">
      <w:pPr>
        <w:rPr>
          <w:lang w:val="en-US"/>
        </w:rPr>
      </w:pPr>
      <w:bookmarkStart w:id="114" w:name="_Toc147743204"/>
    </w:p>
    <w:p w14:paraId="4800E8C1" w14:textId="07A245D7" w:rsidR="00C37247" w:rsidRPr="00185AE2" w:rsidRDefault="00C37247" w:rsidP="00C37247">
      <w:pPr>
        <w:pStyle w:val="Heading3"/>
        <w:rPr>
          <w:lang w:val="en-US"/>
        </w:rPr>
      </w:pPr>
      <w:bookmarkStart w:id="115" w:name="_Toc147744067"/>
      <w:bookmarkStart w:id="116" w:name="_Toc151027000"/>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4"/>
      <w:bookmarkEnd w:id="115"/>
      <w:bookmarkEnd w:id="116"/>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4"/>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7"/>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gridSpan w:val="2"/>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7" w:name="_Toc147743205"/>
      <w:bookmarkStart w:id="118" w:name="_Toc147744068"/>
      <w:bookmarkStart w:id="119" w:name="_Toc151027001"/>
      <w:r w:rsidRPr="00CE0E86">
        <w:rPr>
          <w:lang w:val="en-US"/>
        </w:rPr>
        <w:lastRenderedPageBreak/>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7"/>
      <w:bookmarkEnd w:id="118"/>
      <w:bookmarkEnd w:id="119"/>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gridSpan w:val="2"/>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4"/>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4"/>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7"/>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gridSpan w:val="2"/>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gridSpan w:val="2"/>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gridSpan w:val="2"/>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7777777" w:rsidR="00185AE2" w:rsidRDefault="00185AE2" w:rsidP="00185AE2">
      <w:pPr>
        <w:pStyle w:val="B3"/>
      </w:pPr>
      <w:r>
        <w:rPr>
          <w:lang w:val="en-US"/>
        </w:rPr>
        <w:t>-</w:t>
      </w:r>
      <w:r>
        <w:rPr>
          <w:lang w:val="en-US"/>
        </w:rPr>
        <w:tab/>
        <w:t>S-NSSAI associated to ongoing NSSA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20" w:name="_Toc147743206"/>
      <w:bookmarkEnd w:id="87"/>
      <w:bookmarkEnd w:id="88"/>
      <w:bookmarkEnd w:id="89"/>
      <w:bookmarkEnd w:id="90"/>
      <w:bookmarkEnd w:id="91"/>
      <w:bookmarkEnd w:id="92"/>
    </w:p>
    <w:p w14:paraId="077F6897" w14:textId="77777777" w:rsidR="00C37247" w:rsidRDefault="00C37247" w:rsidP="00C37247">
      <w:pPr>
        <w:pStyle w:val="Heading2"/>
        <w:rPr>
          <w:lang w:eastAsia="ja-JP"/>
        </w:rPr>
      </w:pPr>
      <w:bookmarkStart w:id="121" w:name="_Toc147744069"/>
      <w:bookmarkStart w:id="122" w:name="_Toc151027002"/>
      <w:r>
        <w:t>4.3</w:t>
      </w:r>
      <w:r>
        <w:tab/>
      </w:r>
      <w:r>
        <w:rPr>
          <w:lang w:eastAsia="ja-JP"/>
        </w:rPr>
        <w:t xml:space="preserve">SSIM </w:t>
      </w:r>
      <w:r>
        <w:t>file structure</w:t>
      </w:r>
      <w:bookmarkEnd w:id="120"/>
      <w:bookmarkEnd w:id="121"/>
      <w:bookmarkEnd w:id="122"/>
    </w:p>
    <w:p w14:paraId="3DDC0AB9" w14:textId="77777777" w:rsidR="00C37247" w:rsidRDefault="00C37247" w:rsidP="00C37247">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3D9438F1" w14:textId="77777777" w:rsidR="00C37247" w:rsidRDefault="00C37247" w:rsidP="00C37247">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C37247" w14:paraId="258057D9" w14:textId="77777777" w:rsidTr="00565EE0">
        <w:trPr>
          <w:cantSplit/>
          <w:jc w:val="center"/>
        </w:trPr>
        <w:tc>
          <w:tcPr>
            <w:tcW w:w="300" w:type="dxa"/>
          </w:tcPr>
          <w:p w14:paraId="7A59584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509D919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47E7EF7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27DA108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3B9E22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D254EA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5B4732E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5578F11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BC6783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7FDD26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F7DBB1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3C1AF521" w14:textId="77777777" w:rsidTr="00565EE0">
        <w:trPr>
          <w:cantSplit/>
          <w:jc w:val="center"/>
        </w:trPr>
        <w:tc>
          <w:tcPr>
            <w:tcW w:w="300" w:type="dxa"/>
          </w:tcPr>
          <w:p w14:paraId="47B6F38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0A957C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B98A5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7A20CB5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255BD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4F41FAF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1467D4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783FC2B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11D9E6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851B63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1C7768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3A04ED7D" w14:textId="77777777" w:rsidTr="00565EE0">
        <w:trPr>
          <w:cantSplit/>
          <w:jc w:val="center"/>
        </w:trPr>
        <w:tc>
          <w:tcPr>
            <w:tcW w:w="300" w:type="dxa"/>
          </w:tcPr>
          <w:p w14:paraId="713AD5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792C830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3BABF02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4E29A43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2E8DE93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15379F0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1DD433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0683CC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9F016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964AF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2C5EDF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E481F6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FEAD05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E46C25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0B995FD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FD85D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5816F473" w14:textId="77777777" w:rsidTr="00565EE0">
        <w:trPr>
          <w:cantSplit/>
          <w:jc w:val="center"/>
        </w:trPr>
        <w:tc>
          <w:tcPr>
            <w:tcW w:w="300" w:type="dxa"/>
          </w:tcPr>
          <w:p w14:paraId="6A17A076"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2773B6B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1D35813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8ABFD8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92A85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1F3F2F7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60CF01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4962EEC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73702FD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31E9727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3D88A1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05370FF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2C6C4E9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5211061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7222D8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DD2B92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07AEC7E8" w14:textId="77777777" w:rsidTr="00565EE0">
        <w:trPr>
          <w:cantSplit/>
          <w:jc w:val="center"/>
        </w:trPr>
        <w:tc>
          <w:tcPr>
            <w:tcW w:w="300" w:type="dxa"/>
          </w:tcPr>
          <w:p w14:paraId="03ACB8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428D646"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7DB0E7C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06B8F83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01181D7F" w14:textId="77777777" w:rsidR="00C37247" w:rsidRDefault="00C37247" w:rsidP="00565EE0">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153042B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77D2FF0" w14:textId="3E0BD12B"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18A5096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0E65A1C9" w14:textId="385FA235"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6BFC63C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4C8D89C3" w14:textId="3F79890D"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6CEAD30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C37247" w14:paraId="77862FCA" w14:textId="77777777" w:rsidTr="00565EE0">
        <w:trPr>
          <w:cantSplit/>
          <w:jc w:val="center"/>
        </w:trPr>
        <w:tc>
          <w:tcPr>
            <w:tcW w:w="300" w:type="dxa"/>
          </w:tcPr>
          <w:p w14:paraId="5737B54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F31F56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0AA13CE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66A934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045EEEAA" w14:textId="77777777" w:rsidR="00C37247" w:rsidRDefault="00C37247" w:rsidP="00565EE0">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8F6AF7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AB59164" w14:textId="77777777" w:rsidR="00C37247" w:rsidRPr="00895A3F"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62976F2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66905CD2" w14:textId="77777777" w:rsidR="00C37247" w:rsidRPr="00895A3F"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4B45D7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5175BD4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2CEC124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07640D26" w14:textId="77777777" w:rsidTr="00565EE0">
        <w:trPr>
          <w:cantSplit/>
          <w:jc w:val="center"/>
        </w:trPr>
        <w:tc>
          <w:tcPr>
            <w:tcW w:w="300" w:type="dxa"/>
          </w:tcPr>
          <w:p w14:paraId="71E45E34" w14:textId="77777777" w:rsidR="00C37247" w:rsidRDefault="00C37247" w:rsidP="00565EE0">
            <w:pPr>
              <w:pStyle w:val="TAL"/>
              <w:jc w:val="center"/>
              <w:rPr>
                <w:rFonts w:ascii="Times New Roman" w:hAnsi="Times New Roman"/>
              </w:rPr>
            </w:pPr>
          </w:p>
        </w:tc>
        <w:tc>
          <w:tcPr>
            <w:tcW w:w="567" w:type="dxa"/>
            <w:tcBorders>
              <w:right w:val="single" w:sz="4" w:space="0" w:color="auto"/>
            </w:tcBorders>
          </w:tcPr>
          <w:p w14:paraId="60FEDA9D" w14:textId="77777777" w:rsidR="00C37247" w:rsidRDefault="00C37247" w:rsidP="00565EE0">
            <w:pPr>
              <w:pStyle w:val="TAL"/>
              <w:jc w:val="center"/>
              <w:rPr>
                <w:rFonts w:ascii="Times New Roman" w:hAnsi="Times New Roman"/>
              </w:rPr>
            </w:pPr>
          </w:p>
        </w:tc>
        <w:tc>
          <w:tcPr>
            <w:tcW w:w="567" w:type="dxa"/>
            <w:tcBorders>
              <w:left w:val="single" w:sz="4" w:space="0" w:color="auto"/>
              <w:bottom w:val="single" w:sz="4" w:space="0" w:color="auto"/>
            </w:tcBorders>
          </w:tcPr>
          <w:p w14:paraId="2C159E44" w14:textId="77777777" w:rsidR="00C37247" w:rsidRDefault="00C37247" w:rsidP="00565EE0">
            <w:pPr>
              <w:pStyle w:val="TAL"/>
              <w:jc w:val="center"/>
              <w:rPr>
                <w:rFonts w:ascii="Times New Roman" w:hAnsi="Times New Roman"/>
              </w:rPr>
            </w:pPr>
          </w:p>
        </w:tc>
        <w:tc>
          <w:tcPr>
            <w:tcW w:w="255" w:type="dxa"/>
            <w:tcBorders>
              <w:left w:val="nil"/>
            </w:tcBorders>
          </w:tcPr>
          <w:p w14:paraId="54655963" w14:textId="77777777" w:rsidR="00C37247" w:rsidRDefault="00C37247" w:rsidP="00565EE0">
            <w:pPr>
              <w:pStyle w:val="TAL"/>
              <w:jc w:val="center"/>
              <w:rPr>
                <w:rFonts w:ascii="Times New Roman" w:hAnsi="Times New Roman"/>
              </w:rPr>
            </w:pPr>
          </w:p>
        </w:tc>
        <w:tc>
          <w:tcPr>
            <w:tcW w:w="1135" w:type="dxa"/>
            <w:gridSpan w:val="2"/>
            <w:tcBorders>
              <w:top w:val="single" w:sz="4" w:space="0" w:color="auto"/>
            </w:tcBorders>
          </w:tcPr>
          <w:p w14:paraId="4F231E21" w14:textId="77777777" w:rsidR="00C37247" w:rsidRPr="00FB7AB7" w:rsidRDefault="00C37247" w:rsidP="00565EE0">
            <w:pPr>
              <w:pStyle w:val="TAC"/>
              <w:keepNext w:val="0"/>
              <w:keepLines w:val="0"/>
              <w:rPr>
                <w:rFonts w:ascii="Times New Roman" w:hAnsi="Times New Roman"/>
                <w:szCs w:val="18"/>
              </w:rPr>
            </w:pPr>
          </w:p>
        </w:tc>
        <w:tc>
          <w:tcPr>
            <w:tcW w:w="255" w:type="dxa"/>
            <w:tcBorders>
              <w:left w:val="nil"/>
            </w:tcBorders>
          </w:tcPr>
          <w:p w14:paraId="1147B8C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78937AA" w14:textId="77777777" w:rsidR="00C37247" w:rsidRPr="007C341E"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3629282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3F6779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0157061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0291949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5FD745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05D5108D" w14:textId="77777777" w:rsidTr="00565EE0">
        <w:trPr>
          <w:cantSplit/>
          <w:jc w:val="center"/>
        </w:trPr>
        <w:tc>
          <w:tcPr>
            <w:tcW w:w="300" w:type="dxa"/>
          </w:tcPr>
          <w:p w14:paraId="24591B1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971575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5C2FE7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34BFC26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3B913E4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left w:val="single" w:sz="4" w:space="0" w:color="auto"/>
            </w:tcBorders>
          </w:tcPr>
          <w:p w14:paraId="4E0E523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67461C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9D783F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BEEFD9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A844A2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01E678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976954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554AEDC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6911C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77EDE50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C773FB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41A73884" w14:textId="77777777" w:rsidTr="00565EE0">
        <w:trPr>
          <w:cantSplit/>
          <w:jc w:val="center"/>
        </w:trPr>
        <w:tc>
          <w:tcPr>
            <w:tcW w:w="300" w:type="dxa"/>
          </w:tcPr>
          <w:p w14:paraId="59E8B16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EEBE2B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A6555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C9A8D9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4035CE9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6B4250D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6A2327F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1C1C21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613FDA80" w14:textId="77777777" w:rsidR="00C37247" w:rsidRDefault="00C37247" w:rsidP="00565EE0">
            <w:pPr>
              <w:pStyle w:val="TAL"/>
              <w:jc w:val="center"/>
              <w:rPr>
                <w:rFonts w:ascii="Times New Roman" w:hAnsi="Times New Roman"/>
              </w:rPr>
            </w:pPr>
          </w:p>
        </w:tc>
        <w:tc>
          <w:tcPr>
            <w:tcW w:w="255" w:type="dxa"/>
          </w:tcPr>
          <w:p w14:paraId="69AE3AC9" w14:textId="77777777" w:rsidR="00C37247" w:rsidRDefault="00C37247" w:rsidP="00565EE0">
            <w:pPr>
              <w:pStyle w:val="TAL"/>
              <w:jc w:val="center"/>
              <w:rPr>
                <w:rFonts w:ascii="Times New Roman" w:hAnsi="Times New Roman"/>
              </w:rPr>
            </w:pPr>
          </w:p>
        </w:tc>
        <w:tc>
          <w:tcPr>
            <w:tcW w:w="1136" w:type="dxa"/>
            <w:gridSpan w:val="2"/>
          </w:tcPr>
          <w:p w14:paraId="5C122C80" w14:textId="77777777" w:rsidR="00C37247" w:rsidRDefault="00C37247" w:rsidP="00565EE0">
            <w:pPr>
              <w:pStyle w:val="TAL"/>
              <w:jc w:val="center"/>
              <w:rPr>
                <w:rFonts w:ascii="Times New Roman" w:hAnsi="Times New Roman"/>
              </w:rPr>
            </w:pPr>
          </w:p>
        </w:tc>
        <w:tc>
          <w:tcPr>
            <w:tcW w:w="255" w:type="dxa"/>
            <w:tcBorders>
              <w:left w:val="nil"/>
            </w:tcBorders>
          </w:tcPr>
          <w:p w14:paraId="40421187" w14:textId="77777777" w:rsidR="00C37247" w:rsidRDefault="00C37247" w:rsidP="00565EE0">
            <w:pPr>
              <w:pStyle w:val="TAL"/>
              <w:jc w:val="center"/>
              <w:rPr>
                <w:rFonts w:ascii="Times New Roman" w:hAnsi="Times New Roman"/>
              </w:rPr>
            </w:pPr>
          </w:p>
        </w:tc>
      </w:tr>
      <w:tr w:rsidR="00C37247" w14:paraId="26DA4318" w14:textId="77777777" w:rsidTr="00565EE0">
        <w:trPr>
          <w:cantSplit/>
          <w:jc w:val="center"/>
        </w:trPr>
        <w:tc>
          <w:tcPr>
            <w:tcW w:w="300" w:type="dxa"/>
          </w:tcPr>
          <w:p w14:paraId="472FFCF0" w14:textId="77777777" w:rsidR="00C37247" w:rsidRDefault="00C37247" w:rsidP="00565EE0">
            <w:pPr>
              <w:pStyle w:val="TAL"/>
              <w:jc w:val="center"/>
              <w:rPr>
                <w:rFonts w:ascii="Times New Roman" w:hAnsi="Times New Roman"/>
              </w:rPr>
            </w:pPr>
          </w:p>
        </w:tc>
        <w:tc>
          <w:tcPr>
            <w:tcW w:w="567" w:type="dxa"/>
          </w:tcPr>
          <w:p w14:paraId="17076CFD" w14:textId="77777777" w:rsidR="00C37247" w:rsidRDefault="00C37247" w:rsidP="00565EE0">
            <w:pPr>
              <w:pStyle w:val="TAL"/>
              <w:jc w:val="center"/>
              <w:rPr>
                <w:rFonts w:ascii="Times New Roman" w:hAnsi="Times New Roman"/>
              </w:rPr>
            </w:pPr>
          </w:p>
        </w:tc>
        <w:tc>
          <w:tcPr>
            <w:tcW w:w="567" w:type="dxa"/>
          </w:tcPr>
          <w:p w14:paraId="12ECEBAC" w14:textId="77777777" w:rsidR="00C37247" w:rsidRDefault="00C37247" w:rsidP="00565EE0">
            <w:pPr>
              <w:pStyle w:val="TAL"/>
              <w:jc w:val="center"/>
              <w:rPr>
                <w:rFonts w:ascii="Times New Roman" w:hAnsi="Times New Roman"/>
              </w:rPr>
            </w:pPr>
          </w:p>
        </w:tc>
        <w:tc>
          <w:tcPr>
            <w:tcW w:w="255" w:type="dxa"/>
            <w:tcBorders>
              <w:left w:val="nil"/>
            </w:tcBorders>
          </w:tcPr>
          <w:p w14:paraId="2619DD15" w14:textId="77777777" w:rsidR="00C37247" w:rsidRDefault="00C37247" w:rsidP="00565EE0">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49433FED" w14:textId="77777777" w:rsidR="00C37247" w:rsidRPr="00FB7AB7" w:rsidRDefault="00C37247" w:rsidP="00565EE0">
            <w:pPr>
              <w:pStyle w:val="TAC"/>
              <w:keepNext w:val="0"/>
              <w:keepLines w:val="0"/>
              <w:rPr>
                <w:rFonts w:ascii="Times New Roman" w:hAnsi="Times New Roman"/>
              </w:rPr>
            </w:pPr>
          </w:p>
        </w:tc>
        <w:tc>
          <w:tcPr>
            <w:tcW w:w="255" w:type="dxa"/>
            <w:tcBorders>
              <w:left w:val="nil"/>
            </w:tcBorders>
          </w:tcPr>
          <w:p w14:paraId="33F8440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655E38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807AE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19CAD89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5E460C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75610A5A"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6D7260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1E4CA8D1" w14:textId="77777777" w:rsidR="00C37247" w:rsidRDefault="00C37247" w:rsidP="00C37247">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3" w:name="_Toc147743207"/>
      <w:bookmarkStart w:id="124" w:name="_Toc147744070"/>
      <w:bookmarkStart w:id="125" w:name="_Toc151027003"/>
      <w:r>
        <w:t>5</w:t>
      </w:r>
      <w:r>
        <w:tab/>
        <w:t>Application protocol</w:t>
      </w:r>
      <w:bookmarkEnd w:id="93"/>
      <w:bookmarkEnd w:id="94"/>
      <w:bookmarkEnd w:id="95"/>
      <w:bookmarkEnd w:id="96"/>
      <w:bookmarkEnd w:id="97"/>
      <w:bookmarkEnd w:id="98"/>
      <w:bookmarkEnd w:id="99"/>
      <w:bookmarkEnd w:id="100"/>
      <w:bookmarkEnd w:id="101"/>
      <w:bookmarkEnd w:id="123"/>
      <w:bookmarkEnd w:id="124"/>
      <w:bookmarkEnd w:id="125"/>
    </w:p>
    <w:p w14:paraId="1EBCFAC9" w14:textId="77777777" w:rsidR="00C37247" w:rsidRDefault="00C37247" w:rsidP="00C37247">
      <w:r>
        <w:t>The requirements stated in the corresponding clause of TS 31.101 [2] apply to the SSIM application.</w:t>
      </w:r>
    </w:p>
    <w:p w14:paraId="52EDC131" w14:textId="77777777"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 xml:space="preserve">s "SSIM security related procedures" are mandatory. </w:t>
      </w:r>
    </w:p>
    <w:p w14:paraId="06195C48" w14:textId="77777777" w:rsidR="00C37247" w:rsidRDefault="00C37247" w:rsidP="00C37247">
      <w:pPr>
        <w:pStyle w:val="Heading2"/>
      </w:pPr>
      <w:bookmarkStart w:id="126" w:name="_Toc11053031"/>
      <w:bookmarkStart w:id="127" w:name="_Toc20391871"/>
      <w:bookmarkStart w:id="128" w:name="_Toc27773838"/>
      <w:bookmarkStart w:id="129" w:name="_Toc36474263"/>
      <w:bookmarkStart w:id="130" w:name="_Toc36477622"/>
      <w:bookmarkStart w:id="131" w:name="_Toc44930514"/>
      <w:bookmarkStart w:id="132" w:name="_Toc50965284"/>
      <w:bookmarkStart w:id="133" w:name="_Toc57102052"/>
      <w:bookmarkStart w:id="134" w:name="_Toc120270908"/>
      <w:bookmarkStart w:id="135" w:name="_Toc147743208"/>
      <w:bookmarkStart w:id="136" w:name="_Toc147744071"/>
      <w:bookmarkStart w:id="137" w:name="_Hlk141204036"/>
      <w:bookmarkStart w:id="138" w:name="_Toc151027004"/>
      <w:r>
        <w:t>5.1</w:t>
      </w:r>
      <w:r>
        <w:tab/>
        <w:t>SSIM management procedures</w:t>
      </w:r>
      <w:bookmarkEnd w:id="126"/>
      <w:bookmarkEnd w:id="127"/>
      <w:bookmarkEnd w:id="128"/>
      <w:bookmarkEnd w:id="129"/>
      <w:bookmarkEnd w:id="130"/>
      <w:bookmarkEnd w:id="131"/>
      <w:bookmarkEnd w:id="132"/>
      <w:bookmarkEnd w:id="133"/>
      <w:bookmarkEnd w:id="134"/>
      <w:bookmarkEnd w:id="135"/>
      <w:bookmarkEnd w:id="136"/>
      <w:bookmarkEnd w:id="138"/>
    </w:p>
    <w:p w14:paraId="15F5E3B7" w14:textId="77777777" w:rsidR="00C37247" w:rsidRDefault="00C37247" w:rsidP="00C37247">
      <w:pPr>
        <w:pStyle w:val="Heading3"/>
      </w:pPr>
      <w:bookmarkStart w:id="139" w:name="_Toc147743209"/>
      <w:bookmarkStart w:id="140" w:name="_Toc147744072"/>
      <w:bookmarkStart w:id="141" w:name="_Hlk143631932"/>
      <w:bookmarkStart w:id="142" w:name="_Toc2867225"/>
      <w:bookmarkStart w:id="143" w:name="_Toc29900588"/>
      <w:bookmarkStart w:id="144" w:name="_Toc36481426"/>
      <w:bookmarkStart w:id="145" w:name="_Toc36481881"/>
      <w:bookmarkStart w:id="146" w:name="_Toc50966949"/>
      <w:bookmarkStart w:id="147" w:name="_Hlk141276528"/>
      <w:bookmarkStart w:id="148" w:name="_Toc151027005"/>
      <w:bookmarkEnd w:id="137"/>
      <w:r>
        <w:t>5.1.0</w:t>
      </w:r>
      <w:r>
        <w:tab/>
        <w:t>SSIM identification</w:t>
      </w:r>
      <w:bookmarkEnd w:id="139"/>
      <w:bookmarkEnd w:id="140"/>
      <w:bookmarkEnd w:id="148"/>
    </w:p>
    <w:bookmarkEnd w:id="141"/>
    <w:p w14:paraId="152DA7BE" w14:textId="77777777"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(clause 5.1.1) based on following criteria:</w:t>
      </w:r>
    </w:p>
    <w:p w14:paraId="1388E9B6" w14:textId="77777777"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 </w:t>
      </w:r>
    </w:p>
    <w:p w14:paraId="067A9BC0" w14:textId="7B73ACC3" w:rsidR="00C37247" w:rsidRDefault="00C37247" w:rsidP="00C37247">
      <w:pPr>
        <w:pStyle w:val="B1"/>
      </w:pPr>
      <w:r>
        <w:t>2)</w:t>
      </w:r>
      <w:r>
        <w:tab/>
        <w:t>the S-NSSAI of the NSSAA procedure listed in the application as described in S-NSSAI list request, clause 5.1.5</w:t>
      </w:r>
    </w:p>
    <w:p w14:paraId="28B5C3CF" w14:textId="77777777" w:rsidR="00C37247" w:rsidRDefault="00C37247" w:rsidP="00C37247">
      <w:pPr>
        <w:pStyle w:val="Heading3"/>
      </w:pPr>
      <w:bookmarkStart w:id="149" w:name="_Toc147743210"/>
      <w:bookmarkStart w:id="150" w:name="_Toc147744073"/>
      <w:bookmarkStart w:id="151" w:name="_Toc151027006"/>
      <w:r>
        <w:t>5.1.1</w:t>
      </w:r>
      <w:r>
        <w:tab/>
        <w:t>SSIM initialisation</w:t>
      </w:r>
      <w:bookmarkEnd w:id="142"/>
      <w:bookmarkEnd w:id="143"/>
      <w:bookmarkEnd w:id="144"/>
      <w:bookmarkEnd w:id="145"/>
      <w:bookmarkEnd w:id="146"/>
      <w:bookmarkEnd w:id="149"/>
      <w:bookmarkEnd w:id="150"/>
      <w:bookmarkEnd w:id="151"/>
    </w:p>
    <w:p w14:paraId="6025925F" w14:textId="77777777" w:rsidR="00C37247" w:rsidRDefault="00C37247" w:rsidP="00C37247">
      <w:pPr>
        <w:pStyle w:val="Heading4"/>
      </w:pPr>
      <w:bookmarkStart w:id="152" w:name="_Toc147743211"/>
      <w:bookmarkStart w:id="153" w:name="_Toc147744074"/>
      <w:bookmarkStart w:id="154" w:name="_Toc2867227"/>
      <w:bookmarkStart w:id="155" w:name="_Toc29900590"/>
      <w:bookmarkStart w:id="156" w:name="_Toc36481428"/>
      <w:bookmarkStart w:id="157" w:name="_Toc36481883"/>
      <w:bookmarkStart w:id="158" w:name="_Toc50966951"/>
      <w:bookmarkStart w:id="159" w:name="_Hlk141202645"/>
      <w:bookmarkStart w:id="160" w:name="_Toc151027007"/>
      <w:bookmarkEnd w:id="147"/>
      <w:r>
        <w:t>5.1.1.1</w:t>
      </w:r>
      <w:r>
        <w:tab/>
        <w:t>SSIM application selection</w:t>
      </w:r>
      <w:bookmarkEnd w:id="152"/>
      <w:bookmarkEnd w:id="153"/>
      <w:bookmarkEnd w:id="160"/>
    </w:p>
    <w:p w14:paraId="1C6D2CDE" w14:textId="77777777" w:rsidR="00C37247" w:rsidRDefault="00C37247" w:rsidP="00C37247">
      <w:bookmarkStart w:id="161" w:name="_Hlk141200675"/>
      <w:bookmarkStart w:id="162" w:name="_Hlk141200729"/>
      <w:r>
        <w:t xml:space="preserve">The ME shall select an SSIM application using the SELECT by DF name as defined in TS 31.101 [2]. </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61"/>
      <w:r>
        <w:t>code.</w:t>
      </w:r>
    </w:p>
    <w:p w14:paraId="2E8B7F39" w14:textId="77777777" w:rsidR="00C37247" w:rsidRDefault="00C37247" w:rsidP="00C37247">
      <w:pPr>
        <w:pStyle w:val="Heading4"/>
      </w:pPr>
      <w:bookmarkStart w:id="163" w:name="_Toc147743212"/>
      <w:bookmarkStart w:id="164" w:name="_Toc147744075"/>
      <w:bookmarkStart w:id="165" w:name="_Toc2867228"/>
      <w:bookmarkStart w:id="166" w:name="_Toc29900591"/>
      <w:bookmarkStart w:id="167" w:name="_Toc36481429"/>
      <w:bookmarkStart w:id="168" w:name="_Toc36481884"/>
      <w:bookmarkStart w:id="169" w:name="_Toc50966952"/>
      <w:bookmarkStart w:id="170" w:name="_Hlk141278143"/>
      <w:bookmarkStart w:id="171" w:name="_Toc151027008"/>
      <w:bookmarkEnd w:id="154"/>
      <w:bookmarkEnd w:id="155"/>
      <w:bookmarkEnd w:id="156"/>
      <w:bookmarkEnd w:id="157"/>
      <w:bookmarkEnd w:id="158"/>
      <w:bookmarkEnd w:id="159"/>
      <w:bookmarkEnd w:id="162"/>
      <w:r>
        <w:t>5.1.1.2</w:t>
      </w:r>
      <w:r>
        <w:tab/>
        <w:t>SSIM initialisation</w:t>
      </w:r>
      <w:bookmarkEnd w:id="163"/>
      <w:bookmarkEnd w:id="164"/>
      <w:bookmarkEnd w:id="171"/>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lastRenderedPageBreak/>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72" w:name="_Toc147743213"/>
      <w:bookmarkStart w:id="173" w:name="_Toc147744076"/>
      <w:bookmarkStart w:id="174" w:name="_Toc2867229"/>
      <w:bookmarkStart w:id="175" w:name="_Toc29900592"/>
      <w:bookmarkStart w:id="176" w:name="_Toc36481430"/>
      <w:bookmarkStart w:id="177" w:name="_Toc36481885"/>
      <w:bookmarkStart w:id="178" w:name="_Toc50966953"/>
      <w:bookmarkStart w:id="179" w:name="_Toc151027009"/>
      <w:bookmarkEnd w:id="165"/>
      <w:bookmarkEnd w:id="166"/>
      <w:bookmarkEnd w:id="167"/>
      <w:bookmarkEnd w:id="168"/>
      <w:bookmarkEnd w:id="169"/>
      <w:r>
        <w:t>5.1.2</w:t>
      </w:r>
      <w:r>
        <w:tab/>
        <w:t>SSIM session termination</w:t>
      </w:r>
      <w:bookmarkEnd w:id="172"/>
      <w:bookmarkEnd w:id="173"/>
      <w:bookmarkEnd w:id="179"/>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80" w:name="_Toc147743214"/>
      <w:bookmarkStart w:id="181" w:name="_Toc147744077"/>
      <w:bookmarkStart w:id="182" w:name="_Toc2867230"/>
      <w:bookmarkStart w:id="183" w:name="_Toc29900593"/>
      <w:bookmarkStart w:id="184" w:name="_Toc36481431"/>
      <w:bookmarkStart w:id="185" w:name="_Toc36481886"/>
      <w:bookmarkStart w:id="186" w:name="_Toc50966954"/>
      <w:bookmarkStart w:id="187" w:name="_Toc2867232"/>
      <w:bookmarkStart w:id="188" w:name="_Toc29900595"/>
      <w:bookmarkStart w:id="189" w:name="_Toc36481433"/>
      <w:bookmarkStart w:id="190" w:name="_Toc36481888"/>
      <w:bookmarkStart w:id="191" w:name="_Toc50966956"/>
      <w:bookmarkStart w:id="192" w:name="_Toc151027010"/>
      <w:bookmarkEnd w:id="174"/>
      <w:bookmarkEnd w:id="175"/>
      <w:bookmarkEnd w:id="176"/>
      <w:bookmarkEnd w:id="177"/>
      <w:bookmarkEnd w:id="178"/>
      <w:r>
        <w:t>5.1.3</w:t>
      </w:r>
      <w:r>
        <w:tab/>
        <w:t>SSIM application closure</w:t>
      </w:r>
      <w:bookmarkEnd w:id="180"/>
      <w:bookmarkEnd w:id="181"/>
      <w:bookmarkEnd w:id="192"/>
    </w:p>
    <w:p w14:paraId="0C0A438A" w14:textId="10081E29" w:rsidR="00C37247" w:rsidRDefault="00C37247" w:rsidP="00C37247">
      <w:r>
        <w:t>After termination of the SSIM session as defined in clause 5.1.2, the SSIM application may be closed by closing the logical channels that are used to communicate with this SSIM application.</w:t>
      </w:r>
    </w:p>
    <w:p w14:paraId="00CDAFC5" w14:textId="77777777" w:rsidR="00C37247" w:rsidRDefault="00C37247" w:rsidP="00C37247">
      <w:pPr>
        <w:pStyle w:val="Heading3"/>
      </w:pPr>
      <w:bookmarkStart w:id="193" w:name="_Toc147743215"/>
      <w:bookmarkStart w:id="194" w:name="_Toc147744078"/>
      <w:bookmarkStart w:id="195" w:name="_Hlk141286800"/>
      <w:bookmarkStart w:id="196" w:name="_Toc151027011"/>
      <w:bookmarkEnd w:id="170"/>
      <w:bookmarkEnd w:id="182"/>
      <w:bookmarkEnd w:id="183"/>
      <w:bookmarkEnd w:id="184"/>
      <w:bookmarkEnd w:id="185"/>
      <w:bookmarkEnd w:id="186"/>
      <w:r>
        <w:t>5.1.4</w:t>
      </w:r>
      <w:r>
        <w:tab/>
      </w:r>
      <w:r w:rsidRPr="00571518">
        <w:t>EAP Identifier request</w:t>
      </w:r>
      <w:bookmarkEnd w:id="193"/>
      <w:bookmarkEnd w:id="194"/>
      <w:bookmarkEnd w:id="196"/>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7" w:name="_Toc147743216"/>
      <w:bookmarkStart w:id="198" w:name="_Toc147744079"/>
      <w:bookmarkStart w:id="199" w:name="_Toc151027012"/>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7"/>
      <w:bookmarkEnd w:id="198"/>
      <w:bookmarkEnd w:id="199"/>
    </w:p>
    <w:p w14:paraId="05D2CA57" w14:textId="579B8D82" w:rsidR="00C37247" w:rsidRPr="007D0212" w:rsidRDefault="00C37247" w:rsidP="00C37247">
      <w:r w:rsidRPr="007D0212">
        <w:t>The ME performs the reading procedure with EF</w:t>
      </w:r>
      <w:r>
        <w:rPr>
          <w:vertAlign w:val="subscript"/>
        </w:rPr>
        <w:t>NSSAI</w:t>
      </w:r>
      <w:r w:rsidRPr="007D0212">
        <w:t>.</w:t>
      </w:r>
    </w:p>
    <w:p w14:paraId="02A91079" w14:textId="77777777" w:rsidR="00C37247" w:rsidRDefault="00C37247" w:rsidP="00C37247">
      <w:pPr>
        <w:pStyle w:val="Heading2"/>
      </w:pPr>
      <w:bookmarkStart w:id="200" w:name="_Toc147743217"/>
      <w:bookmarkStart w:id="201" w:name="_Toc147744080"/>
      <w:bookmarkStart w:id="202" w:name="_Toc151027013"/>
      <w:r>
        <w:t>5.2</w:t>
      </w:r>
      <w:r>
        <w:tab/>
        <w:t>SSIM security related procedures</w:t>
      </w:r>
      <w:bookmarkEnd w:id="187"/>
      <w:bookmarkEnd w:id="188"/>
      <w:bookmarkEnd w:id="189"/>
      <w:bookmarkEnd w:id="190"/>
      <w:bookmarkEnd w:id="191"/>
      <w:bookmarkEnd w:id="200"/>
      <w:bookmarkEnd w:id="201"/>
      <w:bookmarkEnd w:id="202"/>
    </w:p>
    <w:p w14:paraId="2AE9B385" w14:textId="77777777" w:rsidR="00C37247" w:rsidRDefault="00C37247" w:rsidP="00C37247">
      <w:pPr>
        <w:pStyle w:val="Heading3"/>
      </w:pPr>
      <w:bookmarkStart w:id="203" w:name="_Toc2867233"/>
      <w:bookmarkStart w:id="204" w:name="_Toc29900596"/>
      <w:bookmarkStart w:id="205" w:name="_Toc36481434"/>
      <w:bookmarkStart w:id="206" w:name="_Toc36481889"/>
      <w:bookmarkStart w:id="207" w:name="_Toc50966957"/>
      <w:bookmarkStart w:id="208" w:name="_Toc147743218"/>
      <w:bookmarkStart w:id="209" w:name="_Toc147744081"/>
      <w:bookmarkStart w:id="210" w:name="_Toc151027014"/>
      <w:r>
        <w:t>5.2.1</w:t>
      </w:r>
      <w:r>
        <w:tab/>
        <w:t>Authentication procedure</w:t>
      </w:r>
      <w:bookmarkEnd w:id="203"/>
      <w:bookmarkEnd w:id="204"/>
      <w:bookmarkEnd w:id="205"/>
      <w:bookmarkEnd w:id="206"/>
      <w:bookmarkEnd w:id="207"/>
      <w:bookmarkEnd w:id="208"/>
      <w:bookmarkEnd w:id="209"/>
      <w:bookmarkEnd w:id="210"/>
    </w:p>
    <w:p w14:paraId="6298CCAF" w14:textId="2D734863" w:rsidR="00C37247" w:rsidRPr="007D0212" w:rsidRDefault="00C37247" w:rsidP="00C37247">
      <w:bookmarkStart w:id="211" w:name="_Hlk141287025"/>
      <w:bookmarkEnd w:id="195"/>
      <w:r w:rsidRPr="007D0212">
        <w:t xml:space="preserve">The ME selects a </w:t>
      </w:r>
      <w:r>
        <w:t>S</w:t>
      </w:r>
      <w:r w:rsidRPr="007D0212">
        <w:t xml:space="preserve">SIM application </w:t>
      </w:r>
      <w:r>
        <w:t xml:space="preserve">(see 5.1) </w:t>
      </w:r>
      <w:r w:rsidRPr="007D0212">
        <w:t>and uses the AUTHENTICATE command (see 7.</w:t>
      </w:r>
      <w:r w:rsidR="00CB21E2">
        <w:t>2</w:t>
      </w:r>
      <w:r w:rsidRPr="007D0212">
        <w:t>). The response is sent to the ME (in case of the T=0 protocol when requested by a subsequent GET RESPONSE command).</w:t>
      </w:r>
    </w:p>
    <w:p w14:paraId="1AF13E7A" w14:textId="77777777" w:rsidR="00C37247" w:rsidRDefault="00C37247" w:rsidP="00C37247">
      <w:pPr>
        <w:pStyle w:val="Heading1"/>
      </w:pPr>
      <w:bookmarkStart w:id="212" w:name="_Toc147743219"/>
      <w:bookmarkStart w:id="213" w:name="_Toc147744082"/>
      <w:bookmarkStart w:id="214" w:name="_Toc151027015"/>
      <w:r>
        <w:t>6</w:t>
      </w:r>
      <w:r>
        <w:tab/>
        <w:t>Security features</w:t>
      </w:r>
      <w:bookmarkEnd w:id="212"/>
      <w:bookmarkEnd w:id="213"/>
      <w:bookmarkEnd w:id="214"/>
    </w:p>
    <w:p w14:paraId="33F68D30" w14:textId="77777777" w:rsidR="00C37247" w:rsidRDefault="00C37247" w:rsidP="00C37247">
      <w:pPr>
        <w:pStyle w:val="Heading2"/>
      </w:pPr>
      <w:bookmarkStart w:id="215" w:name="_Toc147743220"/>
      <w:bookmarkStart w:id="216" w:name="_Toc147744083"/>
      <w:bookmarkStart w:id="217" w:name="_Toc2867254"/>
      <w:bookmarkStart w:id="218" w:name="_Toc29900617"/>
      <w:bookmarkStart w:id="219" w:name="_Toc36481455"/>
      <w:bookmarkStart w:id="220" w:name="_Toc36481910"/>
      <w:bookmarkStart w:id="221" w:name="_Toc50966978"/>
      <w:bookmarkStart w:id="222" w:name="_Toc120271107"/>
      <w:bookmarkStart w:id="223" w:name="_Toc151027016"/>
      <w:r>
        <w:t>6.0</w:t>
      </w:r>
      <w:r>
        <w:tab/>
        <w:t>General</w:t>
      </w:r>
      <w:bookmarkEnd w:id="215"/>
      <w:bookmarkEnd w:id="216"/>
      <w:bookmarkEnd w:id="223"/>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4" w:name="_Toc147743221"/>
      <w:bookmarkStart w:id="225" w:name="_Toc147744084"/>
      <w:bookmarkStart w:id="226" w:name="_Hlk141288109"/>
      <w:bookmarkStart w:id="227" w:name="_Hlk141288120"/>
      <w:bookmarkStart w:id="228" w:name="_Toc151027017"/>
      <w:bookmarkEnd w:id="211"/>
      <w:bookmarkEnd w:id="217"/>
      <w:bookmarkEnd w:id="218"/>
      <w:bookmarkEnd w:id="219"/>
      <w:bookmarkEnd w:id="220"/>
      <w:bookmarkEnd w:id="221"/>
      <w:r>
        <w:t>6.1</w:t>
      </w:r>
      <w:r>
        <w:tab/>
        <w:t>User verification and file access conditions</w:t>
      </w:r>
      <w:bookmarkEnd w:id="224"/>
      <w:bookmarkEnd w:id="225"/>
      <w:bookmarkEnd w:id="228"/>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lastRenderedPageBreak/>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29" w:name="_Toc140849519"/>
      <w:bookmarkStart w:id="230" w:name="_Toc147743222"/>
      <w:bookmarkStart w:id="231" w:name="_Toc147744085"/>
      <w:bookmarkStart w:id="232" w:name="_Toc11053208"/>
      <w:bookmarkStart w:id="233" w:name="_Toc20392048"/>
      <w:bookmarkStart w:id="234" w:name="_Toc27774016"/>
      <w:bookmarkStart w:id="235" w:name="_Toc36474441"/>
      <w:bookmarkStart w:id="236" w:name="_Toc36477803"/>
      <w:bookmarkStart w:id="237" w:name="_Toc44930696"/>
      <w:bookmarkStart w:id="238" w:name="_Toc50965466"/>
      <w:bookmarkStart w:id="239" w:name="_Toc57102234"/>
      <w:bookmarkStart w:id="240" w:name="_Toc120271108"/>
      <w:bookmarkStart w:id="241" w:name="_Hlk141288067"/>
      <w:bookmarkStart w:id="242" w:name="_Toc151027018"/>
      <w:bookmarkEnd w:id="222"/>
      <w:bookmarkEnd w:id="226"/>
      <w:r w:rsidRPr="00D84B99">
        <w:t>7</w:t>
      </w:r>
      <w:r w:rsidRPr="00D84B99">
        <w:tab/>
        <w:t>SSIM commands</w:t>
      </w:r>
      <w:bookmarkEnd w:id="229"/>
      <w:bookmarkEnd w:id="230"/>
      <w:bookmarkEnd w:id="231"/>
      <w:bookmarkEnd w:id="242"/>
    </w:p>
    <w:p w14:paraId="40CBDD58" w14:textId="77777777" w:rsidR="00C37247" w:rsidRDefault="00C37247" w:rsidP="00C37247">
      <w:pPr>
        <w:pStyle w:val="Heading2"/>
      </w:pPr>
      <w:bookmarkStart w:id="243" w:name="_Toc147743223"/>
      <w:bookmarkStart w:id="244" w:name="_Toc147744086"/>
      <w:bookmarkStart w:id="245" w:name="_Toc140849520"/>
      <w:bookmarkStart w:id="246" w:name="_Toc151027019"/>
      <w:r>
        <w:t>7.0</w:t>
      </w:r>
      <w:r>
        <w:tab/>
        <w:t>Introduction</w:t>
      </w:r>
      <w:bookmarkEnd w:id="243"/>
      <w:bookmarkEnd w:id="244"/>
      <w:bookmarkEnd w:id="246"/>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47" w:name="_Toc147743224"/>
      <w:bookmarkStart w:id="248" w:name="_Toc147744087"/>
      <w:bookmarkStart w:id="249" w:name="_Toc11053209"/>
      <w:bookmarkStart w:id="250" w:name="_Toc20392049"/>
      <w:bookmarkStart w:id="251" w:name="_Toc27774017"/>
      <w:bookmarkStart w:id="252" w:name="_Toc36474442"/>
      <w:bookmarkStart w:id="253" w:name="_Toc36477804"/>
      <w:bookmarkStart w:id="254" w:name="_Toc44930697"/>
      <w:bookmarkStart w:id="255" w:name="_Toc50965467"/>
      <w:bookmarkStart w:id="256" w:name="_Toc57102235"/>
      <w:bookmarkStart w:id="257" w:name="_Toc120271109"/>
      <w:bookmarkStart w:id="258" w:name="_Toc151027020"/>
      <w:bookmarkEnd w:id="232"/>
      <w:bookmarkEnd w:id="233"/>
      <w:bookmarkEnd w:id="234"/>
      <w:bookmarkEnd w:id="235"/>
      <w:bookmarkEnd w:id="236"/>
      <w:bookmarkEnd w:id="237"/>
      <w:bookmarkEnd w:id="238"/>
      <w:bookmarkEnd w:id="239"/>
      <w:bookmarkEnd w:id="240"/>
      <w:bookmarkEnd w:id="245"/>
      <w:r w:rsidRPr="00E57533">
        <w:t>7.</w:t>
      </w:r>
      <w:r>
        <w:t>1</w:t>
      </w:r>
      <w:r w:rsidRPr="00E57533">
        <w:tab/>
      </w:r>
      <w:bookmarkStart w:id="259" w:name="_Hlk143633462"/>
      <w:r>
        <w:t xml:space="preserve">Status Conditions returned by the </w:t>
      </w:r>
      <w:r w:rsidRPr="00E57533">
        <w:t>S</w:t>
      </w:r>
      <w:r>
        <w:t>SIM</w:t>
      </w:r>
      <w:bookmarkEnd w:id="247"/>
      <w:bookmarkEnd w:id="248"/>
      <w:bookmarkEnd w:id="258"/>
      <w:bookmarkEnd w:id="259"/>
    </w:p>
    <w:p w14:paraId="3D2D55A1" w14:textId="77777777" w:rsidR="00C37247" w:rsidRDefault="00C37247" w:rsidP="00C37247">
      <w:pPr>
        <w:pStyle w:val="Heading3"/>
      </w:pPr>
      <w:bookmarkStart w:id="260" w:name="_Toc147743225"/>
      <w:bookmarkStart w:id="261" w:name="_Toc147744088"/>
      <w:bookmarkStart w:id="262" w:name="_Toc151027021"/>
      <w:r>
        <w:t>7.1.0</w:t>
      </w:r>
      <w:r>
        <w:tab/>
        <w:t>General</w:t>
      </w:r>
      <w:bookmarkEnd w:id="260"/>
      <w:bookmarkEnd w:id="261"/>
      <w:bookmarkEnd w:id="262"/>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3" w:name="_Toc147743226"/>
      <w:bookmarkStart w:id="264" w:name="_Toc147744089"/>
      <w:bookmarkStart w:id="265" w:name="_Toc151027022"/>
      <w:r>
        <w:t>7.1.1</w:t>
      </w:r>
      <w:r>
        <w:tab/>
        <w:t>Security management</w:t>
      </w:r>
      <w:bookmarkEnd w:id="263"/>
      <w:bookmarkEnd w:id="264"/>
      <w:bookmarkEnd w:id="265"/>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66" w:name="_Toc2867274"/>
            <w:bookmarkStart w:id="267" w:name="_Toc29900637"/>
            <w:bookmarkStart w:id="268" w:name="_Toc36481475"/>
            <w:bookmarkStart w:id="269" w:name="_Toc36481930"/>
            <w:bookmarkStart w:id="270" w:name="_Toc50966998"/>
            <w:bookmarkStart w:id="271"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2" w:name="_Toc147743227"/>
      <w:bookmarkStart w:id="273" w:name="_Hlk141292154"/>
      <w:bookmarkStart w:id="274" w:name="_Hlk141340499"/>
      <w:bookmarkEnd w:id="266"/>
      <w:bookmarkEnd w:id="267"/>
      <w:bookmarkEnd w:id="268"/>
      <w:bookmarkEnd w:id="269"/>
      <w:bookmarkEnd w:id="270"/>
      <w:bookmarkEnd w:id="271"/>
    </w:p>
    <w:p w14:paraId="427670EF" w14:textId="77777777" w:rsidR="00C37247" w:rsidRDefault="00C37247" w:rsidP="00C37247">
      <w:pPr>
        <w:pStyle w:val="Heading3"/>
      </w:pPr>
      <w:bookmarkStart w:id="275" w:name="_Toc147744090"/>
      <w:bookmarkStart w:id="276" w:name="_Toc151027023"/>
      <w:r>
        <w:t>7.1.2</w:t>
      </w:r>
      <w:r>
        <w:tab/>
      </w:r>
      <w:bookmarkStart w:id="277" w:name="_Hlk141292123"/>
      <w:r w:rsidRPr="0053257D">
        <w:t>Application errors</w:t>
      </w:r>
      <w:bookmarkEnd w:id="272"/>
      <w:bookmarkEnd w:id="275"/>
      <w:bookmarkEnd w:id="276"/>
      <w:bookmarkEnd w:id="277"/>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3"/>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78" w:name="_Toc147743228"/>
      <w:bookmarkEnd w:id="274"/>
    </w:p>
    <w:p w14:paraId="25E7FC36" w14:textId="77777777" w:rsidR="00C37247" w:rsidRDefault="00C37247" w:rsidP="00C37247">
      <w:pPr>
        <w:pStyle w:val="Heading3"/>
      </w:pPr>
      <w:bookmarkStart w:id="279" w:name="_Toc147744091"/>
      <w:bookmarkStart w:id="280" w:name="_Toc151027024"/>
      <w:r>
        <w:lastRenderedPageBreak/>
        <w:t>7.1.3</w:t>
      </w:r>
      <w:r>
        <w:tab/>
        <w:t>Status Words of the Commands</w:t>
      </w:r>
      <w:bookmarkEnd w:id="278"/>
      <w:bookmarkEnd w:id="279"/>
      <w:bookmarkEnd w:id="280"/>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1"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2" w:name="_Toc147743229"/>
      <w:bookmarkEnd w:id="281"/>
    </w:p>
    <w:p w14:paraId="0E3E57BC" w14:textId="77777777" w:rsidR="00C37247" w:rsidRDefault="00C37247" w:rsidP="00C37247">
      <w:pPr>
        <w:pStyle w:val="Heading2"/>
      </w:pPr>
      <w:bookmarkStart w:id="283" w:name="_Toc147744092"/>
      <w:bookmarkStart w:id="284" w:name="_Toc151027025"/>
      <w:r>
        <w:t>7.2</w:t>
      </w:r>
      <w:r>
        <w:tab/>
      </w:r>
      <w:bookmarkStart w:id="285" w:name="_Hlk143633450"/>
      <w:r>
        <w:t>AUTHENTICATE</w:t>
      </w:r>
      <w:bookmarkEnd w:id="282"/>
      <w:bookmarkEnd w:id="283"/>
      <w:bookmarkEnd w:id="284"/>
      <w:bookmarkEnd w:id="285"/>
    </w:p>
    <w:p w14:paraId="08B87D8C" w14:textId="77777777" w:rsidR="00C37247" w:rsidRDefault="00C37247" w:rsidP="00C37247">
      <w:pPr>
        <w:pStyle w:val="Heading3"/>
      </w:pPr>
      <w:bookmarkStart w:id="286" w:name="_Toc140849521"/>
      <w:bookmarkStart w:id="287" w:name="_Toc147743230"/>
      <w:bookmarkStart w:id="288" w:name="_Toc147744093"/>
      <w:bookmarkStart w:id="289" w:name="_Toc11053222"/>
      <w:bookmarkStart w:id="290" w:name="_Toc20392062"/>
      <w:bookmarkStart w:id="291" w:name="_Toc27774030"/>
      <w:bookmarkStart w:id="292" w:name="_Toc36474455"/>
      <w:bookmarkStart w:id="293" w:name="_Toc36477817"/>
      <w:bookmarkStart w:id="294" w:name="_Toc44930710"/>
      <w:bookmarkStart w:id="295" w:name="_Toc50965480"/>
      <w:bookmarkStart w:id="296" w:name="_Toc57102248"/>
      <w:bookmarkStart w:id="297" w:name="_Toc120271122"/>
      <w:bookmarkStart w:id="298" w:name="_Toc151027026"/>
      <w:bookmarkEnd w:id="249"/>
      <w:bookmarkEnd w:id="250"/>
      <w:bookmarkEnd w:id="251"/>
      <w:bookmarkEnd w:id="252"/>
      <w:bookmarkEnd w:id="253"/>
      <w:bookmarkEnd w:id="254"/>
      <w:bookmarkEnd w:id="255"/>
      <w:bookmarkEnd w:id="256"/>
      <w:bookmarkEnd w:id="257"/>
      <w:r>
        <w:t>7.2.1</w:t>
      </w:r>
      <w:r>
        <w:tab/>
        <w:t>Command description</w:t>
      </w:r>
      <w:bookmarkEnd w:id="286"/>
      <w:bookmarkEnd w:id="287"/>
      <w:bookmarkEnd w:id="288"/>
      <w:bookmarkEnd w:id="298"/>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299" w:name="_Hlk150972458"/>
      <w:r>
        <w:t>The SSIM application maintains the EAP authentication status as described for the particular EAP method used.</w:t>
      </w:r>
      <w:bookmarkEnd w:id="299"/>
    </w:p>
    <w:p w14:paraId="39555500" w14:textId="38422B19" w:rsidR="00C37247" w:rsidRPr="00B05E15" w:rsidRDefault="00C37247" w:rsidP="00C37247">
      <w:r w:rsidRPr="00B05E15">
        <w:lastRenderedPageBreak/>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300" w:name="_Hlk141284118"/>
      <w:r>
        <w:t xml:space="preserve">SSIM </w:t>
      </w:r>
      <w:bookmarkEnd w:id="300"/>
      <w:r>
        <w:t>initialisation defined in clause 5.1.1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77777777" w:rsidR="00C37247" w:rsidRDefault="00C37247" w:rsidP="00C37247">
      <w:r w:rsidRPr="00B05E15">
        <w:t xml:space="preserve">The following EAP packets are allowed input packets for this command: </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e.g. gmt_unix_time for EAP-TLS implementations as defined in RFC 2716 </w:t>
      </w:r>
      <w:r>
        <w:t>[9]</w:t>
      </w:r>
      <w:r w:rsidRPr="0090466A">
        <w:t>)</w:t>
      </w:r>
      <w:r w:rsidRPr="00B05E15">
        <w:t>.</w:t>
      </w:r>
    </w:p>
    <w:p w14:paraId="31CB958A" w14:textId="2A9649F3" w:rsidR="006F1635" w:rsidRDefault="006F1635" w:rsidP="006F1635">
      <w:bookmarkStart w:id="301" w:name="_Hlk150972391"/>
      <w:r>
        <w:t>The AUTHENTICATE command shall use ODD INS code only, the EAP input and response data shall be encapsulated in BER TLV data objects, as specified in TS 31.101 [2].</w:t>
      </w:r>
      <w:bookmarkEnd w:id="301"/>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2" w:name="_Toc147743231"/>
      <w:bookmarkStart w:id="303" w:name="_Toc147744094"/>
      <w:bookmarkStart w:id="304" w:name="_Hlk141447122"/>
      <w:bookmarkStart w:id="305" w:name="_Toc502362226"/>
      <w:bookmarkStart w:id="306" w:name="_Toc20387720"/>
      <w:bookmarkStart w:id="307" w:name="_Toc44926297"/>
      <w:bookmarkStart w:id="308" w:name="_Toc44926642"/>
      <w:bookmarkStart w:id="309" w:name="_Toc99444782"/>
      <w:bookmarkStart w:id="310" w:name="_Hlk141290041"/>
      <w:bookmarkStart w:id="311" w:name="_Toc2867272"/>
      <w:bookmarkStart w:id="312" w:name="_Toc29900635"/>
      <w:bookmarkStart w:id="313" w:name="_Toc36481473"/>
      <w:bookmarkStart w:id="314" w:name="_Toc36481928"/>
      <w:bookmarkStart w:id="315" w:name="_Toc50966996"/>
      <w:bookmarkStart w:id="316" w:name="_Toc11053232"/>
      <w:bookmarkStart w:id="317" w:name="_Toc20392072"/>
      <w:bookmarkStart w:id="318" w:name="_Toc27774040"/>
      <w:bookmarkStart w:id="319" w:name="_Toc36474465"/>
      <w:bookmarkStart w:id="320" w:name="_Toc36477827"/>
      <w:bookmarkStart w:id="321" w:name="_Toc44930720"/>
      <w:bookmarkStart w:id="322" w:name="_Toc50965490"/>
      <w:bookmarkStart w:id="323" w:name="_Toc57102258"/>
      <w:bookmarkStart w:id="324" w:name="_Toc120271132"/>
      <w:bookmarkStart w:id="325" w:name="_Toc151027027"/>
      <w:bookmarkEnd w:id="289"/>
      <w:bookmarkEnd w:id="290"/>
      <w:bookmarkEnd w:id="291"/>
      <w:bookmarkEnd w:id="292"/>
      <w:bookmarkEnd w:id="293"/>
      <w:bookmarkEnd w:id="294"/>
      <w:bookmarkEnd w:id="295"/>
      <w:bookmarkEnd w:id="296"/>
      <w:bookmarkEnd w:id="297"/>
      <w:r>
        <w:t>7.2.2</w:t>
      </w:r>
      <w:r>
        <w:tab/>
        <w:t>Command parameters and data</w:t>
      </w:r>
      <w:bookmarkEnd w:id="302"/>
      <w:bookmarkEnd w:id="303"/>
      <w:bookmarkEnd w:id="325"/>
    </w:p>
    <w:p w14:paraId="2452CBDC" w14:textId="77777777" w:rsidR="00296AA5" w:rsidRPr="00C279CD" w:rsidRDefault="00296AA5" w:rsidP="00296AA5">
      <w:pPr>
        <w:pStyle w:val="TH"/>
      </w:pPr>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37247" w:rsidRPr="00B05E15" w14:paraId="5084A143" w14:textId="77777777" w:rsidTr="00565EE0">
        <w:trPr>
          <w:jc w:val="center"/>
        </w:trPr>
        <w:tc>
          <w:tcPr>
            <w:tcW w:w="821" w:type="dxa"/>
          </w:tcPr>
          <w:p w14:paraId="10E71EFE" w14:textId="77777777" w:rsidR="00C37247" w:rsidRPr="00B05E15" w:rsidRDefault="00C37247" w:rsidP="00565EE0">
            <w:pPr>
              <w:pStyle w:val="TAH"/>
            </w:pPr>
            <w:r w:rsidRPr="00B05E15">
              <w:t>Code</w:t>
            </w:r>
          </w:p>
        </w:tc>
        <w:tc>
          <w:tcPr>
            <w:tcW w:w="4278" w:type="dxa"/>
          </w:tcPr>
          <w:p w14:paraId="0D9CB97D" w14:textId="77777777" w:rsidR="00C37247" w:rsidRPr="00B05E15" w:rsidRDefault="00C37247" w:rsidP="00565EE0">
            <w:pPr>
              <w:pStyle w:val="TAH"/>
            </w:pPr>
            <w:r w:rsidRPr="00B05E15">
              <w:t>Value</w:t>
            </w:r>
          </w:p>
        </w:tc>
      </w:tr>
      <w:tr w:rsidR="00C37247" w:rsidRPr="003B2F39" w14:paraId="4D77CFF0" w14:textId="77777777" w:rsidTr="00565EE0">
        <w:trPr>
          <w:jc w:val="center"/>
        </w:trPr>
        <w:tc>
          <w:tcPr>
            <w:tcW w:w="821" w:type="dxa"/>
          </w:tcPr>
          <w:p w14:paraId="0B2B71AB" w14:textId="77777777" w:rsidR="00C37247" w:rsidRPr="00B05E15" w:rsidRDefault="00C37247" w:rsidP="00565EE0">
            <w:pPr>
              <w:pStyle w:val="TAC"/>
            </w:pPr>
            <w:r w:rsidRPr="00B05E15">
              <w:t>CLA</w:t>
            </w:r>
          </w:p>
        </w:tc>
        <w:tc>
          <w:tcPr>
            <w:tcW w:w="4278" w:type="dxa"/>
          </w:tcPr>
          <w:p w14:paraId="1CB456EF" w14:textId="77777777" w:rsidR="00C37247" w:rsidRPr="00B05E15" w:rsidRDefault="00C37247" w:rsidP="00565EE0">
            <w:pPr>
              <w:pStyle w:val="TAL"/>
            </w:pPr>
            <w:r w:rsidRPr="00B05E15">
              <w:t xml:space="preserve">As specified in </w:t>
            </w:r>
            <w:r>
              <w:t>TS 31.101 [2]</w:t>
            </w:r>
          </w:p>
        </w:tc>
      </w:tr>
      <w:tr w:rsidR="00C37247" w:rsidRPr="003B2F39" w14:paraId="03083403" w14:textId="77777777" w:rsidTr="00565EE0">
        <w:trPr>
          <w:jc w:val="center"/>
        </w:trPr>
        <w:tc>
          <w:tcPr>
            <w:tcW w:w="821" w:type="dxa"/>
          </w:tcPr>
          <w:p w14:paraId="0870FE1C" w14:textId="77777777" w:rsidR="00C37247" w:rsidRPr="00B05E15" w:rsidRDefault="00C37247" w:rsidP="00565EE0">
            <w:pPr>
              <w:pStyle w:val="TAC"/>
            </w:pPr>
            <w:r w:rsidRPr="00B05E15">
              <w:t>INS</w:t>
            </w:r>
          </w:p>
        </w:tc>
        <w:tc>
          <w:tcPr>
            <w:tcW w:w="4278" w:type="dxa"/>
          </w:tcPr>
          <w:p w14:paraId="71D13C6E" w14:textId="77777777" w:rsidR="00C37247" w:rsidRPr="00B05E15" w:rsidRDefault="00C37247" w:rsidP="00565EE0">
            <w:pPr>
              <w:pStyle w:val="TAL"/>
            </w:pPr>
            <w:r w:rsidRPr="00B05E15">
              <w:t xml:space="preserve">As specified in </w:t>
            </w:r>
            <w:r>
              <w:t>TS 31.101 [2]</w:t>
            </w:r>
          </w:p>
        </w:tc>
      </w:tr>
      <w:tr w:rsidR="00C37247" w:rsidRPr="003B2F39" w14:paraId="35B218BD" w14:textId="77777777" w:rsidTr="00565EE0">
        <w:trPr>
          <w:jc w:val="center"/>
        </w:trPr>
        <w:tc>
          <w:tcPr>
            <w:tcW w:w="821" w:type="dxa"/>
          </w:tcPr>
          <w:p w14:paraId="6CC007DE" w14:textId="77777777" w:rsidR="00C37247" w:rsidRPr="00B05E15" w:rsidRDefault="00C37247" w:rsidP="00565EE0">
            <w:pPr>
              <w:pStyle w:val="TAC"/>
            </w:pPr>
            <w:r w:rsidRPr="00B05E15">
              <w:t>P1</w:t>
            </w:r>
          </w:p>
        </w:tc>
        <w:tc>
          <w:tcPr>
            <w:tcW w:w="4278" w:type="dxa"/>
          </w:tcPr>
          <w:p w14:paraId="1DFAB302" w14:textId="77777777" w:rsidR="00C37247" w:rsidRPr="00B05E15" w:rsidRDefault="00C37247" w:rsidP="00565EE0">
            <w:pPr>
              <w:pStyle w:val="TAL"/>
            </w:pPr>
            <w:r w:rsidRPr="00B05E15">
              <w:t xml:space="preserve">As specified in </w:t>
            </w:r>
            <w:r>
              <w:t>TS 31.101 [2]</w:t>
            </w:r>
          </w:p>
        </w:tc>
      </w:tr>
      <w:tr w:rsidR="00C37247" w:rsidRPr="00B05E15" w14:paraId="5BE54F10" w14:textId="77777777" w:rsidTr="00565EE0">
        <w:trPr>
          <w:jc w:val="center"/>
        </w:trPr>
        <w:tc>
          <w:tcPr>
            <w:tcW w:w="821" w:type="dxa"/>
          </w:tcPr>
          <w:p w14:paraId="0C6BC94E" w14:textId="77777777" w:rsidR="00C37247" w:rsidRPr="00B05E15" w:rsidRDefault="00C37247" w:rsidP="00565EE0">
            <w:pPr>
              <w:pStyle w:val="TAC"/>
            </w:pPr>
            <w:r w:rsidRPr="00B05E15">
              <w:t>P2</w:t>
            </w:r>
          </w:p>
        </w:tc>
        <w:tc>
          <w:tcPr>
            <w:tcW w:w="4278" w:type="dxa"/>
          </w:tcPr>
          <w:p w14:paraId="1E16631F" w14:textId="77777777" w:rsidR="00C37247" w:rsidRPr="00B05E15" w:rsidRDefault="00C37247" w:rsidP="00565EE0">
            <w:pPr>
              <w:pStyle w:val="TAL"/>
            </w:pPr>
            <w:r w:rsidRPr="00B05E15">
              <w:t>00</w:t>
            </w:r>
          </w:p>
        </w:tc>
      </w:tr>
      <w:tr w:rsidR="00C37247" w:rsidRPr="003B2F39" w14:paraId="3F0BA078" w14:textId="77777777" w:rsidTr="00565EE0">
        <w:trPr>
          <w:jc w:val="center"/>
        </w:trPr>
        <w:tc>
          <w:tcPr>
            <w:tcW w:w="821" w:type="dxa"/>
          </w:tcPr>
          <w:p w14:paraId="0716F880" w14:textId="77777777" w:rsidR="00C37247" w:rsidRPr="00B05E15" w:rsidRDefault="00C37247" w:rsidP="00565EE0">
            <w:pPr>
              <w:pStyle w:val="TAC"/>
            </w:pPr>
            <w:r w:rsidRPr="00B05E15">
              <w:t>Lc</w:t>
            </w:r>
          </w:p>
        </w:tc>
        <w:tc>
          <w:tcPr>
            <w:tcW w:w="4278" w:type="dxa"/>
          </w:tcPr>
          <w:p w14:paraId="1747F841" w14:textId="77777777" w:rsidR="00C37247" w:rsidRPr="00B05E15" w:rsidRDefault="00C37247" w:rsidP="00565EE0">
            <w:pPr>
              <w:pStyle w:val="TAL"/>
            </w:pPr>
            <w:r w:rsidRPr="00B05E15">
              <w:t>Length of subsequent EAP command data</w:t>
            </w:r>
          </w:p>
        </w:tc>
      </w:tr>
      <w:tr w:rsidR="00C37247" w:rsidRPr="00B05E15" w14:paraId="2B77A050" w14:textId="77777777" w:rsidTr="00565EE0">
        <w:trPr>
          <w:jc w:val="center"/>
        </w:trPr>
        <w:tc>
          <w:tcPr>
            <w:tcW w:w="821" w:type="dxa"/>
          </w:tcPr>
          <w:p w14:paraId="3C17E0AE" w14:textId="77777777" w:rsidR="00C37247" w:rsidRPr="00B05E15" w:rsidRDefault="00C37247" w:rsidP="00565EE0">
            <w:pPr>
              <w:pStyle w:val="TAC"/>
            </w:pPr>
            <w:r w:rsidRPr="00B05E15">
              <w:t>Data</w:t>
            </w:r>
          </w:p>
        </w:tc>
        <w:tc>
          <w:tcPr>
            <w:tcW w:w="4278" w:type="dxa"/>
          </w:tcPr>
          <w:p w14:paraId="7B1338D1" w14:textId="77777777" w:rsidR="00C37247" w:rsidRPr="00B05E15" w:rsidRDefault="00C37247" w:rsidP="00565EE0">
            <w:pPr>
              <w:pStyle w:val="TAL"/>
            </w:pPr>
            <w:r w:rsidRPr="00B05E15">
              <w:t>See below</w:t>
            </w:r>
          </w:p>
        </w:tc>
      </w:tr>
      <w:tr w:rsidR="00C37247" w:rsidRPr="003B2F39" w14:paraId="41934BAF" w14:textId="77777777" w:rsidTr="00565EE0">
        <w:trPr>
          <w:jc w:val="center"/>
        </w:trPr>
        <w:tc>
          <w:tcPr>
            <w:tcW w:w="821" w:type="dxa"/>
          </w:tcPr>
          <w:p w14:paraId="274DF69B" w14:textId="77777777" w:rsidR="00C37247" w:rsidRPr="00B05E15" w:rsidRDefault="00C37247" w:rsidP="00565EE0">
            <w:pPr>
              <w:pStyle w:val="TAC"/>
            </w:pPr>
            <w:r w:rsidRPr="00B05E15">
              <w:t>Le</w:t>
            </w:r>
          </w:p>
        </w:tc>
        <w:tc>
          <w:tcPr>
            <w:tcW w:w="4278" w:type="dxa"/>
          </w:tcPr>
          <w:p w14:paraId="74FA4E1B" w14:textId="77777777" w:rsidR="00C37247" w:rsidRPr="00B05E15" w:rsidRDefault="00C37247" w:rsidP="00565EE0">
            <w:pPr>
              <w:pStyle w:val="TAL"/>
            </w:pPr>
            <w:r w:rsidRPr="00B05E15">
              <w:t>Length of the response data</w:t>
            </w:r>
          </w:p>
        </w:tc>
      </w:tr>
    </w:tbl>
    <w:p w14:paraId="4ACB4560" w14:textId="77777777" w:rsidR="00C37247" w:rsidRDefault="00C37247" w:rsidP="00C37247">
      <w:pPr>
        <w:keepNext/>
      </w:pPr>
    </w:p>
    <w:p w14:paraId="733154AE" w14:textId="77777777" w:rsidR="00C37247" w:rsidRDefault="00C37247" w:rsidP="00C37247">
      <w:pPr>
        <w:keepNext/>
      </w:pPr>
      <w:r w:rsidRPr="00B05E15">
        <w:t>Command data:</w:t>
      </w:r>
    </w:p>
    <w:p w14:paraId="517CF6D1" w14:textId="77777777" w:rsidR="00296AA5" w:rsidRDefault="00296AA5" w:rsidP="00296AA5">
      <w:pPr>
        <w:pStyle w:val="TH"/>
      </w:pPr>
      <w:r>
        <w:t>Table 7.2.2-2: 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C37247" w:rsidRPr="00B05E15" w14:paraId="50E7EA00" w14:textId="77777777" w:rsidTr="00565EE0">
        <w:trPr>
          <w:jc w:val="center"/>
        </w:trPr>
        <w:tc>
          <w:tcPr>
            <w:tcW w:w="1276" w:type="dxa"/>
          </w:tcPr>
          <w:p w14:paraId="4C082477" w14:textId="77777777" w:rsidR="00C37247" w:rsidRPr="00B05E15" w:rsidRDefault="00C37247" w:rsidP="00565EE0">
            <w:pPr>
              <w:pStyle w:val="TAH"/>
            </w:pPr>
            <w:bookmarkStart w:id="326" w:name="_Hlk141447304"/>
            <w:r w:rsidRPr="00B05E15">
              <w:t>Byte(s)</w:t>
            </w:r>
          </w:p>
        </w:tc>
        <w:tc>
          <w:tcPr>
            <w:tcW w:w="4961" w:type="dxa"/>
          </w:tcPr>
          <w:p w14:paraId="6F6BBAE6" w14:textId="77777777" w:rsidR="00C37247" w:rsidRPr="00B05E15" w:rsidRDefault="00C37247" w:rsidP="00565EE0">
            <w:pPr>
              <w:pStyle w:val="TAH"/>
            </w:pPr>
            <w:r w:rsidRPr="00B05E15">
              <w:t>Description</w:t>
            </w:r>
          </w:p>
        </w:tc>
        <w:tc>
          <w:tcPr>
            <w:tcW w:w="1417" w:type="dxa"/>
          </w:tcPr>
          <w:p w14:paraId="12EE094F" w14:textId="77777777" w:rsidR="00C37247" w:rsidRPr="00B05E15" w:rsidRDefault="00C37247" w:rsidP="00565EE0">
            <w:pPr>
              <w:pStyle w:val="TAH"/>
            </w:pPr>
            <w:r w:rsidRPr="00B05E15">
              <w:t>Length</w:t>
            </w:r>
          </w:p>
        </w:tc>
      </w:tr>
      <w:tr w:rsidR="00C37247" w:rsidRPr="00B05E15" w14:paraId="6AFF9B68" w14:textId="77777777" w:rsidTr="00565EE0">
        <w:trPr>
          <w:jc w:val="center"/>
        </w:trPr>
        <w:tc>
          <w:tcPr>
            <w:tcW w:w="1276" w:type="dxa"/>
          </w:tcPr>
          <w:p w14:paraId="6C08D4B8" w14:textId="77777777" w:rsidR="00C37247" w:rsidRPr="00B05E15" w:rsidRDefault="00C37247" w:rsidP="00565EE0">
            <w:pPr>
              <w:pStyle w:val="TAC"/>
            </w:pPr>
            <w:r>
              <w:t>1 to 4</w:t>
            </w:r>
          </w:p>
        </w:tc>
        <w:tc>
          <w:tcPr>
            <w:tcW w:w="4961" w:type="dxa"/>
          </w:tcPr>
          <w:p w14:paraId="29D58511" w14:textId="77777777" w:rsidR="00C37247" w:rsidRPr="00B05E15" w:rsidRDefault="00C37247" w:rsidP="00565EE0">
            <w:pPr>
              <w:pStyle w:val="TAL"/>
            </w:pPr>
            <w:r>
              <w:t>S-NSSAI</w:t>
            </w:r>
          </w:p>
        </w:tc>
        <w:tc>
          <w:tcPr>
            <w:tcW w:w="1417" w:type="dxa"/>
          </w:tcPr>
          <w:p w14:paraId="7F5E9824" w14:textId="77777777" w:rsidR="00C37247" w:rsidRPr="00B05E15" w:rsidRDefault="00C37247" w:rsidP="00565EE0">
            <w:pPr>
              <w:pStyle w:val="TAC"/>
            </w:pPr>
            <w:r>
              <w:t>4</w:t>
            </w:r>
          </w:p>
        </w:tc>
      </w:tr>
      <w:tr w:rsidR="00C37247" w:rsidRPr="00B05E15" w14:paraId="2F78906C" w14:textId="77777777" w:rsidTr="00565EE0">
        <w:trPr>
          <w:jc w:val="center"/>
        </w:trPr>
        <w:tc>
          <w:tcPr>
            <w:tcW w:w="1276" w:type="dxa"/>
          </w:tcPr>
          <w:p w14:paraId="6AF9C835" w14:textId="77777777" w:rsidR="00C37247" w:rsidRPr="00B05E15" w:rsidRDefault="00C37247" w:rsidP="00565EE0">
            <w:pPr>
              <w:pStyle w:val="TAC"/>
            </w:pPr>
            <w:r>
              <w:t>5</w:t>
            </w:r>
            <w:r w:rsidRPr="00B05E15">
              <w:t xml:space="preserve"> to Lc</w:t>
            </w:r>
            <w:r>
              <w:t xml:space="preserve"> - 4</w:t>
            </w:r>
          </w:p>
        </w:tc>
        <w:tc>
          <w:tcPr>
            <w:tcW w:w="4961" w:type="dxa"/>
          </w:tcPr>
          <w:p w14:paraId="0B829AF5" w14:textId="77777777" w:rsidR="00C37247" w:rsidRPr="00B05E15" w:rsidRDefault="00C37247" w:rsidP="00565EE0">
            <w:pPr>
              <w:pStyle w:val="TAL"/>
            </w:pPr>
            <w:r w:rsidRPr="00B05E15">
              <w:t>EAP command data (see table </w:t>
            </w:r>
            <w:r>
              <w:t>7.2.2-1</w:t>
            </w:r>
            <w:r w:rsidRPr="00B05E15">
              <w:t>)</w:t>
            </w:r>
          </w:p>
        </w:tc>
        <w:tc>
          <w:tcPr>
            <w:tcW w:w="1417" w:type="dxa"/>
          </w:tcPr>
          <w:p w14:paraId="2C7F6CAA" w14:textId="77777777" w:rsidR="00C37247" w:rsidRPr="00B05E15" w:rsidRDefault="00C37247" w:rsidP="00565EE0">
            <w:pPr>
              <w:pStyle w:val="TAC"/>
            </w:pPr>
            <w:r w:rsidRPr="00B05E15">
              <w:t>Lc</w:t>
            </w:r>
            <w:r>
              <w:t xml:space="preserve"> - 4</w:t>
            </w:r>
          </w:p>
        </w:tc>
      </w:tr>
    </w:tbl>
    <w:p w14:paraId="3F4950D5" w14:textId="77777777" w:rsidR="00C37247" w:rsidRDefault="00C37247" w:rsidP="00C37247">
      <w:pPr>
        <w:rPr>
          <w:lang w:eastAsia="de-DE"/>
        </w:rPr>
      </w:pPr>
      <w:bookmarkStart w:id="327" w:name="_Hlk141455963"/>
      <w:bookmarkEnd w:id="326"/>
    </w:p>
    <w:p w14:paraId="7AAECDCC" w14:textId="77777777" w:rsidR="00C37247" w:rsidRPr="000C201D" w:rsidRDefault="00C37247" w:rsidP="00C37247">
      <w:pPr>
        <w:ind w:left="852"/>
      </w:pPr>
      <w:r w:rsidRPr="000C201D">
        <w:rPr>
          <w:rFonts w:cs="Arial"/>
          <w:szCs w:val="18"/>
          <w:lang w:eastAsia="fr-FR"/>
        </w:rPr>
        <w:t xml:space="preserve">S-NSSAI </w:t>
      </w:r>
      <w:r w:rsidRPr="000C201D">
        <w:t>shall be coded on 32 bits.</w:t>
      </w:r>
    </w:p>
    <w:p w14:paraId="1F1A03D2" w14:textId="328F1EF3" w:rsidR="00C37247" w:rsidRPr="00B05E15" w:rsidRDefault="00C37247" w:rsidP="00C37247">
      <w:pPr>
        <w:pStyle w:val="B1"/>
        <w:ind w:left="1420"/>
        <w:rPr>
          <w:lang w:eastAsia="de-DE"/>
        </w:rPr>
      </w:pPr>
      <w:r w:rsidRPr="000C201D">
        <w:t>-</w:t>
      </w:r>
      <w:r w:rsidRPr="000C201D">
        <w:tab/>
        <w:t>As specified in TS 23.003 [</w:t>
      </w:r>
      <w:r w:rsidR="00296AA5">
        <w:t>5</w:t>
      </w:r>
      <w:r w:rsidRPr="000C201D">
        <w:t>], SD reserved value "no SD value associated with the SST" defined as hexadecimal FFFFFF shall be used to pad value to 32 bits</w:t>
      </w:r>
      <w:r>
        <w:t>.</w:t>
      </w:r>
    </w:p>
    <w:p w14:paraId="44115ABE" w14:textId="77777777" w:rsidR="00C37247" w:rsidRPr="00B05E15" w:rsidRDefault="00C37247" w:rsidP="00C37247">
      <w:pPr>
        <w:pStyle w:val="TH"/>
        <w:rPr>
          <w:rFonts w:ascii="Times New Roman" w:hAnsi="Times New Roman"/>
          <w:bCs/>
          <w:lang w:eastAsia="de-DE"/>
        </w:rPr>
      </w:pPr>
      <w:r w:rsidRPr="00B05E15">
        <w:rPr>
          <w:lang w:eastAsia="de-DE"/>
        </w:rPr>
        <w:lastRenderedPageBreak/>
        <w:t xml:space="preserve">Table </w:t>
      </w:r>
      <w:r>
        <w:rPr>
          <w:lang w:val="en-US"/>
        </w:rPr>
        <w:t>7.2.2-3</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C37247" w:rsidRPr="00B05E15" w14:paraId="336A6D86" w14:textId="77777777" w:rsidTr="00565EE0">
        <w:trPr>
          <w:jc w:val="center"/>
        </w:trPr>
        <w:tc>
          <w:tcPr>
            <w:tcW w:w="1134" w:type="dxa"/>
          </w:tcPr>
          <w:p w14:paraId="68D3017D" w14:textId="77777777" w:rsidR="00C37247" w:rsidRPr="00B05E15" w:rsidRDefault="00C37247" w:rsidP="00565EE0">
            <w:pPr>
              <w:pStyle w:val="TAH"/>
            </w:pPr>
            <w:r w:rsidRPr="00B05E15">
              <w:t>Byte(s)</w:t>
            </w:r>
          </w:p>
        </w:tc>
        <w:tc>
          <w:tcPr>
            <w:tcW w:w="3918" w:type="dxa"/>
          </w:tcPr>
          <w:p w14:paraId="01ED09C8" w14:textId="77777777" w:rsidR="00C37247" w:rsidRPr="00B05E15" w:rsidRDefault="00C37247" w:rsidP="00565EE0">
            <w:pPr>
              <w:pStyle w:val="TAH"/>
            </w:pPr>
            <w:r w:rsidRPr="00B05E15">
              <w:t>Description</w:t>
            </w:r>
          </w:p>
        </w:tc>
        <w:tc>
          <w:tcPr>
            <w:tcW w:w="1196" w:type="dxa"/>
          </w:tcPr>
          <w:p w14:paraId="7D9CEA4F" w14:textId="77777777" w:rsidR="00C37247" w:rsidRPr="00B05E15" w:rsidRDefault="00C37247" w:rsidP="00565EE0">
            <w:pPr>
              <w:pStyle w:val="TAH"/>
              <w:rPr>
                <w:b w:val="0"/>
              </w:rPr>
            </w:pPr>
            <w:r w:rsidRPr="00B05E15">
              <w:t>Status</w:t>
            </w:r>
          </w:p>
        </w:tc>
        <w:tc>
          <w:tcPr>
            <w:tcW w:w="1196" w:type="dxa"/>
          </w:tcPr>
          <w:p w14:paraId="07D5E2CC" w14:textId="77777777" w:rsidR="00C37247" w:rsidRPr="00B05E15" w:rsidRDefault="00C37247" w:rsidP="00565EE0">
            <w:pPr>
              <w:pStyle w:val="TAH"/>
              <w:rPr>
                <w:b w:val="0"/>
              </w:rPr>
            </w:pPr>
            <w:r w:rsidRPr="00B05E15">
              <w:t>Length</w:t>
            </w:r>
          </w:p>
        </w:tc>
      </w:tr>
      <w:tr w:rsidR="00C37247" w:rsidRPr="00B05E15" w14:paraId="3D493778" w14:textId="77777777" w:rsidTr="00565EE0">
        <w:trPr>
          <w:jc w:val="center"/>
        </w:trPr>
        <w:tc>
          <w:tcPr>
            <w:tcW w:w="1134" w:type="dxa"/>
          </w:tcPr>
          <w:p w14:paraId="14F8771D" w14:textId="77777777" w:rsidR="00C37247" w:rsidRPr="00B05E15" w:rsidRDefault="00C37247" w:rsidP="00565EE0">
            <w:pPr>
              <w:pStyle w:val="TAC"/>
            </w:pPr>
            <w:r w:rsidRPr="00B05E15">
              <w:t>1 to J</w:t>
            </w:r>
          </w:p>
        </w:tc>
        <w:tc>
          <w:tcPr>
            <w:tcW w:w="3918" w:type="dxa"/>
          </w:tcPr>
          <w:p w14:paraId="1AFE4750" w14:textId="77777777" w:rsidR="00C37247" w:rsidRPr="00B05E15" w:rsidRDefault="00C37247" w:rsidP="00565EE0">
            <w:pPr>
              <w:pStyle w:val="TAC"/>
              <w:jc w:val="left"/>
            </w:pPr>
            <w:r w:rsidRPr="00B05E15">
              <w:t>EAP packet (coded as defined for the method of EAP used as defined in RFC 3748 </w:t>
            </w:r>
            <w:r>
              <w:t>[8]</w:t>
            </w:r>
            <w:r w:rsidRPr="00B05E15">
              <w:t>)</w:t>
            </w:r>
          </w:p>
        </w:tc>
        <w:tc>
          <w:tcPr>
            <w:tcW w:w="1196" w:type="dxa"/>
          </w:tcPr>
          <w:p w14:paraId="28028F3F" w14:textId="77777777" w:rsidR="00C37247" w:rsidRPr="00B05E15" w:rsidRDefault="00C37247" w:rsidP="00565EE0">
            <w:pPr>
              <w:pStyle w:val="TAC"/>
            </w:pPr>
            <w:r w:rsidRPr="00B05E15">
              <w:t>M</w:t>
            </w:r>
          </w:p>
        </w:tc>
        <w:tc>
          <w:tcPr>
            <w:tcW w:w="1196" w:type="dxa"/>
          </w:tcPr>
          <w:p w14:paraId="053E2CCC" w14:textId="77777777" w:rsidR="00C37247" w:rsidRPr="00B05E15" w:rsidRDefault="00C37247" w:rsidP="00565EE0">
            <w:pPr>
              <w:pStyle w:val="TAC"/>
            </w:pPr>
            <w:r w:rsidRPr="00B05E15">
              <w:t>J bytes</w:t>
            </w:r>
          </w:p>
        </w:tc>
      </w:tr>
      <w:tr w:rsidR="00C37247" w:rsidRPr="00B05E15" w14:paraId="625E8C80" w14:textId="77777777" w:rsidTr="00565EE0">
        <w:trPr>
          <w:jc w:val="center"/>
        </w:trPr>
        <w:tc>
          <w:tcPr>
            <w:tcW w:w="1134" w:type="dxa"/>
          </w:tcPr>
          <w:p w14:paraId="3CE1DAA0" w14:textId="77777777" w:rsidR="00C37247" w:rsidRPr="00B05E15" w:rsidRDefault="00C37247" w:rsidP="00565EE0">
            <w:pPr>
              <w:pStyle w:val="TAC"/>
            </w:pPr>
            <w:r w:rsidRPr="00B05E15">
              <w:t>J+1 to J+K+1</w:t>
            </w:r>
          </w:p>
        </w:tc>
        <w:tc>
          <w:tcPr>
            <w:tcW w:w="3918" w:type="dxa"/>
          </w:tcPr>
          <w:p w14:paraId="3F8CF268" w14:textId="77777777" w:rsidR="00C37247" w:rsidRPr="00B05E15" w:rsidRDefault="00C37247" w:rsidP="00565EE0">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1D3C6829" w14:textId="77777777" w:rsidR="00C37247" w:rsidRPr="00B05E15" w:rsidRDefault="00C37247" w:rsidP="00565EE0">
            <w:pPr>
              <w:pStyle w:val="TAC"/>
            </w:pPr>
            <w:r w:rsidRPr="00B05E15">
              <w:t>O</w:t>
            </w:r>
          </w:p>
        </w:tc>
        <w:tc>
          <w:tcPr>
            <w:tcW w:w="1196" w:type="dxa"/>
          </w:tcPr>
          <w:p w14:paraId="3174A158" w14:textId="77777777" w:rsidR="00C37247" w:rsidRPr="00B05E15" w:rsidRDefault="00C37247" w:rsidP="00565EE0">
            <w:pPr>
              <w:pStyle w:val="TAC"/>
            </w:pPr>
            <w:r w:rsidRPr="00B05E15">
              <w:t>K bytes</w:t>
            </w:r>
          </w:p>
        </w:tc>
      </w:tr>
      <w:tr w:rsidR="00C37247" w:rsidRPr="00E40C02" w14:paraId="37EBA818" w14:textId="77777777" w:rsidTr="00565EE0">
        <w:trPr>
          <w:jc w:val="center"/>
        </w:trPr>
        <w:tc>
          <w:tcPr>
            <w:tcW w:w="7444" w:type="dxa"/>
            <w:gridSpan w:val="4"/>
          </w:tcPr>
          <w:p w14:paraId="6040FB0A" w14:textId="77777777" w:rsidR="00C37247" w:rsidRPr="00B05E15" w:rsidRDefault="00C37247" w:rsidP="00565EE0">
            <w:pPr>
              <w:pStyle w:val="TAN"/>
            </w:pPr>
            <w:r w:rsidRPr="00B05E15">
              <w:t>NOTE:</w:t>
            </w:r>
            <w:r w:rsidRPr="00B05E15">
              <w:tab/>
              <w:t>The length of an EAP packet is contained within the packet and can therefore be retrieved from it.</w:t>
            </w:r>
          </w:p>
        </w:tc>
      </w:tr>
      <w:bookmarkEnd w:id="304"/>
    </w:tbl>
    <w:p w14:paraId="669C650D" w14:textId="77777777" w:rsidR="00C37247" w:rsidRDefault="00C37247" w:rsidP="00C37247"/>
    <w:p w14:paraId="18DD96BE" w14:textId="77777777" w:rsidR="00C37247" w:rsidRDefault="00C37247" w:rsidP="00C37247">
      <w:pPr>
        <w:pStyle w:val="Heading3"/>
      </w:pPr>
      <w:bookmarkStart w:id="328" w:name="_Toc147743232"/>
      <w:bookmarkStart w:id="329" w:name="_Toc147744095"/>
      <w:bookmarkStart w:id="330" w:name="_Hlk141290106"/>
      <w:bookmarkStart w:id="331" w:name="_Toc2867273"/>
      <w:bookmarkStart w:id="332" w:name="_Toc29900636"/>
      <w:bookmarkStart w:id="333" w:name="_Toc36481474"/>
      <w:bookmarkStart w:id="334" w:name="_Toc36481929"/>
      <w:bookmarkStart w:id="335" w:name="_Toc50966997"/>
      <w:bookmarkStart w:id="336" w:name="_Toc11053233"/>
      <w:bookmarkStart w:id="337" w:name="_Toc20392073"/>
      <w:bookmarkStart w:id="338" w:name="_Toc27774041"/>
      <w:bookmarkStart w:id="339" w:name="_Toc36474466"/>
      <w:bookmarkStart w:id="340" w:name="_Toc36477828"/>
      <w:bookmarkStart w:id="341" w:name="_Toc44930721"/>
      <w:bookmarkStart w:id="342" w:name="_Toc50965491"/>
      <w:bookmarkStart w:id="343" w:name="_Toc57102259"/>
      <w:bookmarkStart w:id="344" w:name="_Toc120271133"/>
      <w:bookmarkStart w:id="345" w:name="_Toc151027028"/>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7"/>
      <w:r>
        <w:t>7.2.3</w:t>
      </w:r>
      <w:r>
        <w:tab/>
        <w:t>Response data</w:t>
      </w:r>
      <w:bookmarkEnd w:id="328"/>
      <w:bookmarkEnd w:id="329"/>
      <w:bookmarkEnd w:id="345"/>
    </w:p>
    <w:p w14:paraId="07ECA389" w14:textId="77777777" w:rsidR="00C37247" w:rsidRDefault="00C37247" w:rsidP="00C37247">
      <w:pPr>
        <w:rPr>
          <w:lang w:val="en-US" w:eastAsia="en-GB"/>
        </w:rPr>
      </w:pPr>
      <w:r>
        <w:rPr>
          <w:lang w:val="en-US" w:eastAsia="en-GB"/>
        </w:rPr>
        <w:t>This clause describes the response data.</w:t>
      </w:r>
    </w:p>
    <w:p w14:paraId="1C4A6E34" w14:textId="77777777" w:rsidR="00C37247" w:rsidRDefault="00C37247" w:rsidP="00C37247">
      <w:r>
        <w:t>Response</w:t>
      </w:r>
      <w:r w:rsidRPr="00B05E15">
        <w:t xml:space="preserve"> data:</w:t>
      </w:r>
    </w:p>
    <w:p w14:paraId="279EC402" w14:textId="77777777" w:rsidR="00296AA5" w:rsidRDefault="00296AA5" w:rsidP="00296AA5">
      <w:pPr>
        <w:pStyle w:val="TH"/>
      </w:pPr>
      <w:r>
        <w:t>Table 7.2.3-1: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C37247" w:rsidRPr="00B05E15" w14:paraId="08B44A6D" w14:textId="77777777" w:rsidTr="00565EE0">
        <w:trPr>
          <w:jc w:val="center"/>
        </w:trPr>
        <w:tc>
          <w:tcPr>
            <w:tcW w:w="1276" w:type="dxa"/>
          </w:tcPr>
          <w:p w14:paraId="37C76D3E" w14:textId="77777777" w:rsidR="00C37247" w:rsidRPr="00B05E15" w:rsidRDefault="00C37247" w:rsidP="00565EE0">
            <w:pPr>
              <w:pStyle w:val="TAH"/>
            </w:pPr>
            <w:r w:rsidRPr="00B05E15">
              <w:t>Byte(s)</w:t>
            </w:r>
          </w:p>
        </w:tc>
        <w:tc>
          <w:tcPr>
            <w:tcW w:w="4961" w:type="dxa"/>
          </w:tcPr>
          <w:p w14:paraId="78B6C3F4" w14:textId="77777777" w:rsidR="00C37247" w:rsidRPr="00B05E15" w:rsidRDefault="00C37247" w:rsidP="00565EE0">
            <w:pPr>
              <w:pStyle w:val="TAH"/>
            </w:pPr>
            <w:r w:rsidRPr="00B05E15">
              <w:t>Description</w:t>
            </w:r>
          </w:p>
        </w:tc>
        <w:tc>
          <w:tcPr>
            <w:tcW w:w="1417" w:type="dxa"/>
          </w:tcPr>
          <w:p w14:paraId="16885F14" w14:textId="77777777" w:rsidR="00C37247" w:rsidRPr="00B05E15" w:rsidRDefault="00C37247" w:rsidP="00565EE0">
            <w:pPr>
              <w:pStyle w:val="TAH"/>
            </w:pPr>
            <w:r w:rsidRPr="00B05E15">
              <w:t>Length</w:t>
            </w:r>
          </w:p>
        </w:tc>
      </w:tr>
      <w:tr w:rsidR="00C37247" w:rsidRPr="00B05E15" w14:paraId="493BD2A8" w14:textId="77777777" w:rsidTr="00565EE0">
        <w:trPr>
          <w:jc w:val="center"/>
        </w:trPr>
        <w:tc>
          <w:tcPr>
            <w:tcW w:w="1276" w:type="dxa"/>
          </w:tcPr>
          <w:p w14:paraId="0797E801" w14:textId="77777777" w:rsidR="00C37247" w:rsidRPr="00B05E15" w:rsidRDefault="00C37247" w:rsidP="00565EE0">
            <w:pPr>
              <w:pStyle w:val="TAC"/>
            </w:pPr>
            <w:r>
              <w:t>1 to 4</w:t>
            </w:r>
          </w:p>
        </w:tc>
        <w:tc>
          <w:tcPr>
            <w:tcW w:w="4961" w:type="dxa"/>
          </w:tcPr>
          <w:p w14:paraId="69AC2EE0" w14:textId="77777777" w:rsidR="00C37247" w:rsidRPr="00B05E15" w:rsidRDefault="00C37247" w:rsidP="00565EE0">
            <w:pPr>
              <w:pStyle w:val="TAL"/>
            </w:pPr>
            <w:r>
              <w:t>S-NSSAI</w:t>
            </w:r>
          </w:p>
        </w:tc>
        <w:tc>
          <w:tcPr>
            <w:tcW w:w="1417" w:type="dxa"/>
          </w:tcPr>
          <w:p w14:paraId="0D8F3047" w14:textId="77777777" w:rsidR="00C37247" w:rsidRPr="00B05E15" w:rsidRDefault="00C37247" w:rsidP="00565EE0">
            <w:pPr>
              <w:pStyle w:val="TAC"/>
            </w:pPr>
            <w:r>
              <w:t>4</w:t>
            </w:r>
          </w:p>
        </w:tc>
      </w:tr>
      <w:tr w:rsidR="00C37247" w:rsidRPr="00B05E15" w14:paraId="69EEA11D" w14:textId="77777777" w:rsidTr="00565EE0">
        <w:trPr>
          <w:jc w:val="center"/>
        </w:trPr>
        <w:tc>
          <w:tcPr>
            <w:tcW w:w="1276" w:type="dxa"/>
          </w:tcPr>
          <w:p w14:paraId="170D6015" w14:textId="77777777" w:rsidR="00C37247" w:rsidRPr="00B05E15" w:rsidRDefault="00C37247" w:rsidP="00565EE0">
            <w:pPr>
              <w:pStyle w:val="TAC"/>
            </w:pPr>
            <w:r>
              <w:t>5</w:t>
            </w:r>
            <w:r w:rsidRPr="00B05E15">
              <w:t xml:space="preserve"> to Le</w:t>
            </w:r>
            <w:r>
              <w:t xml:space="preserve"> - 4</w:t>
            </w:r>
          </w:p>
        </w:tc>
        <w:tc>
          <w:tcPr>
            <w:tcW w:w="4961" w:type="dxa"/>
          </w:tcPr>
          <w:p w14:paraId="772BD26D" w14:textId="77777777" w:rsidR="00C37247" w:rsidRPr="00B05E15" w:rsidRDefault="00C37247" w:rsidP="00565EE0">
            <w:pPr>
              <w:pStyle w:val="TAL"/>
            </w:pPr>
            <w:r w:rsidRPr="00B05E15">
              <w:t>EAP Packet Response Data (see table </w:t>
            </w:r>
            <w:r>
              <w:t>7.2.3-1</w:t>
            </w:r>
            <w:r w:rsidRPr="00B05E15">
              <w:t>)</w:t>
            </w:r>
          </w:p>
        </w:tc>
        <w:tc>
          <w:tcPr>
            <w:tcW w:w="1417" w:type="dxa"/>
          </w:tcPr>
          <w:p w14:paraId="6734A6C4" w14:textId="77777777" w:rsidR="00C37247" w:rsidRPr="00B05E15" w:rsidRDefault="00C37247" w:rsidP="00565EE0">
            <w:pPr>
              <w:pStyle w:val="TAC"/>
            </w:pPr>
            <w:r w:rsidRPr="00B05E15">
              <w:t>Le</w:t>
            </w:r>
            <w:r>
              <w:t xml:space="preserve"> - 4</w:t>
            </w:r>
          </w:p>
        </w:tc>
      </w:tr>
    </w:tbl>
    <w:p w14:paraId="02A7D5AB" w14:textId="77777777" w:rsidR="00C37247" w:rsidRDefault="00C37247" w:rsidP="00C37247">
      <w:pPr>
        <w:rPr>
          <w:lang w:eastAsia="de-DE"/>
        </w:rPr>
      </w:pPr>
    </w:p>
    <w:p w14:paraId="7BBCA575" w14:textId="77777777" w:rsidR="00C37247" w:rsidRPr="000C201D" w:rsidRDefault="00C37247" w:rsidP="00C37247">
      <w:pPr>
        <w:ind w:left="852"/>
      </w:pPr>
      <w:r w:rsidRPr="000C201D">
        <w:rPr>
          <w:rFonts w:cs="Arial"/>
          <w:szCs w:val="18"/>
          <w:lang w:eastAsia="fr-FR"/>
        </w:rPr>
        <w:t xml:space="preserve">S-NSSAI </w:t>
      </w:r>
      <w:r w:rsidRPr="000C201D">
        <w:t>shall be coded on 32 bits.</w:t>
      </w:r>
    </w:p>
    <w:p w14:paraId="0F247D62" w14:textId="6A99AEF6" w:rsidR="00C37247" w:rsidRPr="00B05E15" w:rsidRDefault="00C37247" w:rsidP="00C37247">
      <w:pPr>
        <w:pStyle w:val="B1"/>
        <w:ind w:left="1420"/>
        <w:rPr>
          <w:lang w:eastAsia="de-DE"/>
        </w:rPr>
      </w:pPr>
      <w:r w:rsidRPr="000C201D">
        <w:t>-</w:t>
      </w:r>
      <w:r w:rsidRPr="000C201D">
        <w:tab/>
        <w:t>As specified in TS 23.003 [</w:t>
      </w:r>
      <w:r w:rsidR="00296AA5">
        <w:t>5</w:t>
      </w:r>
      <w:r w:rsidRPr="000C201D">
        <w:t>], SD reserved value "no SD value associated with the SST" defined as hexadecimal FFFFFF shall be used to pad value to 32 bits</w:t>
      </w:r>
      <w:r>
        <w:t>.</w:t>
      </w:r>
    </w:p>
    <w:p w14:paraId="05EAD72C" w14:textId="77777777" w:rsidR="00C37247" w:rsidRPr="00B05E15" w:rsidRDefault="00C37247" w:rsidP="00C37247">
      <w:pPr>
        <w:pStyle w:val="TH"/>
        <w:keepNext w:val="0"/>
        <w:keepLines w:val="0"/>
        <w:rPr>
          <w:rFonts w:ascii="Times New Roman" w:hAnsi="Times New Roman"/>
          <w:bCs/>
          <w:lang w:eastAsia="de-DE"/>
        </w:rPr>
      </w:pPr>
      <w:r w:rsidRPr="00B05E15">
        <w:rPr>
          <w:lang w:eastAsia="de-DE"/>
        </w:rPr>
        <w:t xml:space="preserve">Table </w:t>
      </w:r>
      <w:r>
        <w:rPr>
          <w:lang w:val="en-US"/>
        </w:rPr>
        <w:t>7.2.3-2</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C37247" w:rsidRPr="00B05E15" w14:paraId="6A5041BF" w14:textId="77777777" w:rsidTr="00565EE0">
        <w:trPr>
          <w:jc w:val="center"/>
        </w:trPr>
        <w:tc>
          <w:tcPr>
            <w:tcW w:w="1134" w:type="dxa"/>
          </w:tcPr>
          <w:p w14:paraId="1D4D59CD" w14:textId="77777777" w:rsidR="00C37247" w:rsidRPr="00B05E15" w:rsidRDefault="00C37247" w:rsidP="00565EE0">
            <w:pPr>
              <w:pStyle w:val="TAH"/>
              <w:keepNext w:val="0"/>
              <w:keepLines w:val="0"/>
            </w:pPr>
            <w:r w:rsidRPr="00B05E15">
              <w:t>Byte(s)</w:t>
            </w:r>
          </w:p>
        </w:tc>
        <w:tc>
          <w:tcPr>
            <w:tcW w:w="3918" w:type="dxa"/>
          </w:tcPr>
          <w:p w14:paraId="3B7AC465" w14:textId="77777777" w:rsidR="00C37247" w:rsidRPr="00B05E15" w:rsidRDefault="00C37247" w:rsidP="00565EE0">
            <w:pPr>
              <w:pStyle w:val="TAH"/>
              <w:keepNext w:val="0"/>
              <w:keepLines w:val="0"/>
            </w:pPr>
            <w:r w:rsidRPr="00B05E15">
              <w:t>Description</w:t>
            </w:r>
          </w:p>
        </w:tc>
        <w:tc>
          <w:tcPr>
            <w:tcW w:w="1196" w:type="dxa"/>
          </w:tcPr>
          <w:p w14:paraId="6FCD35FF" w14:textId="77777777" w:rsidR="00C37247" w:rsidRPr="00B05E15" w:rsidRDefault="00C37247" w:rsidP="00565EE0">
            <w:pPr>
              <w:pStyle w:val="TAH"/>
              <w:keepNext w:val="0"/>
              <w:keepLines w:val="0"/>
              <w:rPr>
                <w:b w:val="0"/>
              </w:rPr>
            </w:pPr>
            <w:r w:rsidRPr="00B05E15">
              <w:t>Status</w:t>
            </w:r>
          </w:p>
        </w:tc>
        <w:tc>
          <w:tcPr>
            <w:tcW w:w="1196" w:type="dxa"/>
          </w:tcPr>
          <w:p w14:paraId="2E9D79A4" w14:textId="77777777" w:rsidR="00C37247" w:rsidRPr="00B05E15" w:rsidRDefault="00C37247" w:rsidP="00565EE0">
            <w:pPr>
              <w:pStyle w:val="TAH"/>
              <w:keepNext w:val="0"/>
              <w:keepLines w:val="0"/>
              <w:rPr>
                <w:b w:val="0"/>
              </w:rPr>
            </w:pPr>
            <w:r w:rsidRPr="00B05E15">
              <w:t>Length</w:t>
            </w:r>
          </w:p>
        </w:tc>
      </w:tr>
      <w:tr w:rsidR="00C37247" w:rsidRPr="00B05E15" w14:paraId="139DB2DC" w14:textId="77777777" w:rsidTr="00565EE0">
        <w:trPr>
          <w:jc w:val="center"/>
        </w:trPr>
        <w:tc>
          <w:tcPr>
            <w:tcW w:w="1134" w:type="dxa"/>
          </w:tcPr>
          <w:p w14:paraId="23F72CEE" w14:textId="77777777" w:rsidR="00C37247" w:rsidRPr="00B05E15" w:rsidRDefault="00C37247" w:rsidP="00565EE0">
            <w:pPr>
              <w:pStyle w:val="TAC"/>
              <w:keepNext w:val="0"/>
              <w:keepLines w:val="0"/>
            </w:pPr>
            <w:r w:rsidRPr="00B05E15">
              <w:t>1 to L</w:t>
            </w:r>
          </w:p>
        </w:tc>
        <w:tc>
          <w:tcPr>
            <w:tcW w:w="3918" w:type="dxa"/>
          </w:tcPr>
          <w:p w14:paraId="5C83798E" w14:textId="77777777" w:rsidR="00C37247" w:rsidRPr="00B05E15" w:rsidRDefault="00C37247" w:rsidP="00565EE0">
            <w:pPr>
              <w:pStyle w:val="TAC"/>
              <w:keepNext w:val="0"/>
              <w:keepLines w:val="0"/>
              <w:jc w:val="left"/>
            </w:pPr>
            <w:r w:rsidRPr="00B05E15">
              <w:t xml:space="preserve">EAP packet </w:t>
            </w:r>
          </w:p>
        </w:tc>
        <w:tc>
          <w:tcPr>
            <w:tcW w:w="1196" w:type="dxa"/>
          </w:tcPr>
          <w:p w14:paraId="3ADB2749" w14:textId="77777777" w:rsidR="00C37247" w:rsidRPr="00B05E15" w:rsidRDefault="00C37247" w:rsidP="00565EE0">
            <w:pPr>
              <w:pStyle w:val="TAC"/>
              <w:keepNext w:val="0"/>
              <w:keepLines w:val="0"/>
            </w:pPr>
            <w:r w:rsidRPr="00B05E15">
              <w:t>M</w:t>
            </w:r>
          </w:p>
        </w:tc>
        <w:tc>
          <w:tcPr>
            <w:tcW w:w="1196" w:type="dxa"/>
          </w:tcPr>
          <w:p w14:paraId="047EE82D" w14:textId="77777777" w:rsidR="00C37247" w:rsidRPr="00B05E15" w:rsidRDefault="00C37247" w:rsidP="00565EE0">
            <w:pPr>
              <w:pStyle w:val="TAC"/>
              <w:keepNext w:val="0"/>
              <w:keepLines w:val="0"/>
            </w:pPr>
            <w:r w:rsidRPr="00B05E15">
              <w:t>L bytes</w:t>
            </w:r>
          </w:p>
        </w:tc>
      </w:tr>
      <w:tr w:rsidR="00C37247" w:rsidRPr="00B05E15" w14:paraId="6E1BA30B" w14:textId="77777777" w:rsidTr="00565EE0">
        <w:trPr>
          <w:jc w:val="center"/>
        </w:trPr>
        <w:tc>
          <w:tcPr>
            <w:tcW w:w="1134" w:type="dxa"/>
          </w:tcPr>
          <w:p w14:paraId="23E3515B" w14:textId="77777777" w:rsidR="00C37247" w:rsidRPr="00B05E15" w:rsidRDefault="00C37247" w:rsidP="00565EE0">
            <w:pPr>
              <w:pStyle w:val="TAC"/>
              <w:keepNext w:val="0"/>
              <w:keepLines w:val="0"/>
            </w:pPr>
            <w:r w:rsidRPr="00B05E15">
              <w:t>L+1 to L+N+1</w:t>
            </w:r>
          </w:p>
        </w:tc>
        <w:tc>
          <w:tcPr>
            <w:tcW w:w="3918" w:type="dxa"/>
          </w:tcPr>
          <w:p w14:paraId="62B4C2B5" w14:textId="77777777" w:rsidR="00C37247" w:rsidRPr="00B05E15" w:rsidRDefault="00C37247" w:rsidP="00565EE0">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4B9E91DD" w14:textId="77777777" w:rsidR="00C37247" w:rsidRPr="00B05E15" w:rsidRDefault="00C37247" w:rsidP="00565EE0">
            <w:pPr>
              <w:pStyle w:val="TAC"/>
              <w:keepNext w:val="0"/>
              <w:keepLines w:val="0"/>
            </w:pPr>
            <w:r w:rsidRPr="00B05E15">
              <w:t>O</w:t>
            </w:r>
          </w:p>
        </w:tc>
        <w:tc>
          <w:tcPr>
            <w:tcW w:w="1196" w:type="dxa"/>
          </w:tcPr>
          <w:p w14:paraId="1D4EABA5" w14:textId="77777777" w:rsidR="00C37247" w:rsidRPr="00B05E15" w:rsidRDefault="00C37247" w:rsidP="00565EE0">
            <w:pPr>
              <w:pStyle w:val="TAC"/>
              <w:keepNext w:val="0"/>
              <w:keepLines w:val="0"/>
            </w:pPr>
            <w:r w:rsidRPr="00B05E15">
              <w:t>N bytes</w:t>
            </w:r>
          </w:p>
        </w:tc>
      </w:tr>
      <w:tr w:rsidR="00C37247" w:rsidRPr="00E40C02" w14:paraId="1206B6DE" w14:textId="77777777" w:rsidTr="00565EE0">
        <w:trPr>
          <w:jc w:val="center"/>
        </w:trPr>
        <w:tc>
          <w:tcPr>
            <w:tcW w:w="7444" w:type="dxa"/>
            <w:gridSpan w:val="4"/>
          </w:tcPr>
          <w:p w14:paraId="354ACF7D" w14:textId="77777777" w:rsidR="00C37247" w:rsidRPr="00B05E15" w:rsidRDefault="00C37247" w:rsidP="00565EE0">
            <w:pPr>
              <w:pStyle w:val="TAN"/>
            </w:pPr>
            <w:r w:rsidRPr="00B05E15">
              <w:t>NOTE:</w:t>
            </w:r>
            <w:r w:rsidRPr="00B05E15">
              <w:tab/>
              <w:t>The length of an EAP packet is contained within the packet and can therefore be retrieved from it.</w:t>
            </w:r>
          </w:p>
        </w:tc>
      </w:tr>
    </w:tbl>
    <w:p w14:paraId="26A22EED" w14:textId="77777777" w:rsidR="00C37247" w:rsidRDefault="00C37247" w:rsidP="00C37247">
      <w:bookmarkStart w:id="346" w:name="_Toc11053242"/>
      <w:bookmarkStart w:id="347" w:name="_Toc20392082"/>
      <w:bookmarkStart w:id="348" w:name="_Toc27774050"/>
      <w:bookmarkStart w:id="349" w:name="_Toc36474475"/>
      <w:bookmarkStart w:id="350" w:name="_Toc36477837"/>
      <w:bookmarkStart w:id="351" w:name="_Toc44930730"/>
      <w:bookmarkStart w:id="352" w:name="_Toc50965500"/>
      <w:bookmarkStart w:id="353" w:name="_Toc57102268"/>
      <w:bookmarkStart w:id="354" w:name="_Toc120271144"/>
      <w:bookmarkStart w:id="355" w:name="_Toc147743233"/>
      <w:bookmarkEnd w:id="227"/>
      <w:bookmarkEnd w:id="241"/>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56" w:name="_Toc147744096"/>
      <w:bookmarkStart w:id="357" w:name="_Toc151027029"/>
      <w:r>
        <w:lastRenderedPageBreak/>
        <w:t>Annex A (informative):</w:t>
      </w:r>
      <w:r>
        <w:br/>
        <w:t>EF changes via Data Download or USAT applications</w:t>
      </w:r>
      <w:bookmarkEnd w:id="346"/>
      <w:bookmarkEnd w:id="347"/>
      <w:bookmarkEnd w:id="348"/>
      <w:bookmarkEnd w:id="349"/>
      <w:bookmarkEnd w:id="350"/>
      <w:bookmarkEnd w:id="351"/>
      <w:bookmarkEnd w:id="352"/>
      <w:bookmarkEnd w:id="353"/>
      <w:bookmarkEnd w:id="354"/>
      <w:bookmarkEnd w:id="355"/>
      <w:bookmarkEnd w:id="356"/>
      <w:bookmarkEnd w:id="357"/>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58"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59" w:name="_Toc147743234"/>
      <w:bookmarkStart w:id="360" w:name="_Toc147744097"/>
      <w:bookmarkStart w:id="361" w:name="_Hlk141269491"/>
      <w:bookmarkStart w:id="362" w:name="_Toc44926698"/>
      <w:bookmarkStart w:id="363" w:name="_Toc99444837"/>
      <w:bookmarkStart w:id="364" w:name="_Toc151027030"/>
      <w:bookmarkEnd w:id="358"/>
      <w:r>
        <w:lastRenderedPageBreak/>
        <w:t xml:space="preserve">Annex </w:t>
      </w:r>
      <w:r w:rsidRPr="00FC6389">
        <w:t>B</w:t>
      </w:r>
      <w:r>
        <w:t xml:space="preserve"> (informative):</w:t>
      </w:r>
      <w:r>
        <w:br/>
        <w:t>Suggested contents of the EFs at pre</w:t>
      </w:r>
      <w:r>
        <w:noBreakHyphen/>
        <w:t>personalization</w:t>
      </w:r>
      <w:bookmarkEnd w:id="359"/>
      <w:bookmarkEnd w:id="360"/>
      <w:bookmarkEnd w:id="364"/>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MS Mincho"/>
        </w:rPr>
      </w:pPr>
      <w:r>
        <w:br w:type="page"/>
      </w:r>
      <w:bookmarkStart w:id="365" w:name="_Toc11053252"/>
      <w:bookmarkStart w:id="366" w:name="_Toc20392092"/>
      <w:bookmarkStart w:id="367" w:name="_Toc27774060"/>
      <w:bookmarkStart w:id="368" w:name="_Toc36474485"/>
      <w:bookmarkStart w:id="369" w:name="_Toc36477847"/>
      <w:bookmarkStart w:id="370" w:name="_Toc44930740"/>
      <w:bookmarkStart w:id="371" w:name="_Toc50965510"/>
      <w:bookmarkStart w:id="372" w:name="_Toc57102278"/>
      <w:bookmarkStart w:id="373" w:name="_Toc120271154"/>
      <w:bookmarkStart w:id="374" w:name="_Toc147743235"/>
      <w:bookmarkStart w:id="375" w:name="_Toc147744098"/>
      <w:bookmarkStart w:id="376" w:name="_Hlk141270122"/>
      <w:bookmarkStart w:id="377" w:name="_Toc151027031"/>
      <w:bookmarkEnd w:id="361"/>
      <w:r w:rsidRPr="00185AE2">
        <w:lastRenderedPageBreak/>
        <w:t>Annex C (normative):</w:t>
      </w:r>
      <w:r w:rsidRPr="00185AE2">
        <w:br/>
      </w:r>
      <w:r w:rsidRPr="00185AE2">
        <w:rPr>
          <w:rFonts w:eastAsia="MS Mincho"/>
        </w:rPr>
        <w:t>List of SFI Values</w:t>
      </w:r>
      <w:bookmarkEnd w:id="365"/>
      <w:bookmarkEnd w:id="366"/>
      <w:bookmarkEnd w:id="367"/>
      <w:bookmarkEnd w:id="368"/>
      <w:bookmarkEnd w:id="369"/>
      <w:bookmarkEnd w:id="370"/>
      <w:bookmarkEnd w:id="371"/>
      <w:bookmarkEnd w:id="372"/>
      <w:bookmarkEnd w:id="373"/>
      <w:bookmarkEnd w:id="374"/>
      <w:bookmarkEnd w:id="375"/>
      <w:bookmarkEnd w:id="377"/>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78" w:name="_Toc11053253"/>
      <w:bookmarkStart w:id="379" w:name="_Toc20392093"/>
      <w:bookmarkStart w:id="380" w:name="_Toc27774061"/>
      <w:bookmarkStart w:id="381" w:name="_Toc36474486"/>
      <w:bookmarkStart w:id="382" w:name="_Toc36477848"/>
      <w:bookmarkStart w:id="383" w:name="_Toc44930741"/>
      <w:bookmarkStart w:id="384" w:name="_Toc50965511"/>
      <w:bookmarkStart w:id="385" w:name="_Toc57102279"/>
      <w:bookmarkStart w:id="386" w:name="_Toc120271155"/>
      <w:bookmarkStart w:id="387" w:name="_Toc147743236"/>
      <w:bookmarkStart w:id="388" w:name="_Toc147744099"/>
      <w:bookmarkStart w:id="389" w:name="_Toc151027032"/>
      <w:r w:rsidRPr="004F40C1">
        <w:t>C</w:t>
      </w:r>
      <w:r>
        <w:t>.1</w:t>
      </w:r>
      <w:r>
        <w:tab/>
      </w:r>
      <w:r w:rsidRPr="004F40C1">
        <w:t>List of SFI Values at the SSIM ADF Level</w:t>
      </w:r>
      <w:bookmarkEnd w:id="378"/>
      <w:bookmarkEnd w:id="379"/>
      <w:bookmarkEnd w:id="380"/>
      <w:bookmarkEnd w:id="381"/>
      <w:bookmarkEnd w:id="382"/>
      <w:bookmarkEnd w:id="383"/>
      <w:bookmarkEnd w:id="384"/>
      <w:bookmarkEnd w:id="385"/>
      <w:bookmarkEnd w:id="386"/>
      <w:bookmarkEnd w:id="387"/>
      <w:bookmarkEnd w:id="388"/>
      <w:bookmarkEnd w:id="389"/>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90" w:name="_Toc11053248"/>
      <w:bookmarkStart w:id="391" w:name="_Toc20392088"/>
      <w:bookmarkStart w:id="392" w:name="_Toc27774056"/>
      <w:bookmarkStart w:id="393" w:name="_Toc36474481"/>
      <w:bookmarkStart w:id="394" w:name="_Toc36477843"/>
      <w:bookmarkStart w:id="395" w:name="_Toc44930736"/>
      <w:bookmarkStart w:id="396" w:name="_Toc50965506"/>
      <w:bookmarkStart w:id="397" w:name="_Toc57102274"/>
      <w:bookmarkStart w:id="398" w:name="_Toc120271150"/>
      <w:bookmarkStart w:id="399" w:name="_Toc147743237"/>
      <w:bookmarkStart w:id="400" w:name="_Toc147744100"/>
      <w:bookmarkStart w:id="401" w:name="_Toc151027033"/>
      <w:bookmarkEnd w:id="376"/>
      <w:r w:rsidR="00185AE2">
        <w:lastRenderedPageBreak/>
        <w:t>Annex D</w:t>
      </w:r>
      <w:r w:rsidR="00185AE2">
        <w:rPr>
          <w:lang w:eastAsia="ja-JP"/>
        </w:rPr>
        <w:t xml:space="preserve"> </w:t>
      </w:r>
      <w:r w:rsidR="00185AE2">
        <w:t>(informative):</w:t>
      </w:r>
      <w:r w:rsidR="00185AE2">
        <w:br/>
        <w:t>Tags defined in 31.10</w:t>
      </w:r>
      <w:bookmarkEnd w:id="390"/>
      <w:bookmarkEnd w:id="391"/>
      <w:bookmarkEnd w:id="392"/>
      <w:bookmarkEnd w:id="393"/>
      <w:bookmarkEnd w:id="394"/>
      <w:bookmarkEnd w:id="395"/>
      <w:bookmarkEnd w:id="396"/>
      <w:bookmarkEnd w:id="397"/>
      <w:bookmarkEnd w:id="398"/>
      <w:r w:rsidR="00185AE2">
        <w:t>5</w:t>
      </w:r>
      <w:bookmarkEnd w:id="399"/>
      <w:bookmarkEnd w:id="400"/>
      <w:bookmarkEnd w:id="401"/>
    </w:p>
    <w:p w14:paraId="655A6B2F" w14:textId="77777777" w:rsidR="00185AE2" w:rsidRPr="00C279CD" w:rsidRDefault="00185AE2" w:rsidP="00185AE2">
      <w:pPr>
        <w:pStyle w:val="TH"/>
      </w:pPr>
      <w:r>
        <w:t xml:space="preserve">Table D-1: Allocated Tags </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2" w:name="_Toc147743238"/>
      <w:bookmarkStart w:id="403" w:name="_Toc147744101"/>
      <w:bookmarkStart w:id="404" w:name="_Toc151027034"/>
      <w:bookmarkEnd w:id="362"/>
      <w:bookmarkEnd w:id="363"/>
      <w:r>
        <w:lastRenderedPageBreak/>
        <w:t>Annex E (normative):</w:t>
      </w:r>
      <w:r>
        <w:br/>
        <w:t>Allocated 3GPP PIX numbers</w:t>
      </w:r>
      <w:bookmarkEnd w:id="402"/>
      <w:bookmarkEnd w:id="403"/>
      <w:bookmarkEnd w:id="404"/>
    </w:p>
    <w:p w14:paraId="2795E323" w14:textId="77777777" w:rsidR="00C37247" w:rsidRPr="00EF16E4" w:rsidRDefault="00C37247" w:rsidP="00C37247">
      <w:pPr>
        <w:rPr>
          <w:lang w:val="en-US" w:eastAsia="zh-CN"/>
        </w:rPr>
      </w:pPr>
      <w:r w:rsidRPr="00EF16E4">
        <w:rPr>
          <w:lang w:val="en-US"/>
        </w:rPr>
        <w:t xml:space="preserve">In addition </w:t>
      </w:r>
      <w:r>
        <w:t xml:space="preserve">to 3GPP TS 31.101 [2] annex O </w:t>
      </w:r>
      <w:r w:rsidRPr="00EF16E4">
        <w:rPr>
          <w:lang w:val="en-US"/>
        </w:rPr>
        <w:t>the following applies:</w:t>
      </w:r>
    </w:p>
    <w:p w14:paraId="3C376E83" w14:textId="77777777" w:rsidR="00C37247" w:rsidRPr="006E35F7" w:rsidRDefault="00C37247" w:rsidP="00C37247">
      <w:pPr>
        <w:pStyle w:val="TH"/>
      </w:pPr>
      <w:r w:rsidRPr="006E35F7">
        <w:t>Table </w:t>
      </w:r>
      <w:r>
        <w:t>E-</w:t>
      </w:r>
      <w:r w:rsidRPr="006E35F7">
        <w:t>1: Allocated 3GPP PIX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8"/>
        <w:gridCol w:w="1218"/>
        <w:gridCol w:w="972"/>
        <w:gridCol w:w="3428"/>
      </w:tblGrid>
      <w:tr w:rsidR="00C37247" w:rsidRPr="006E35F7" w14:paraId="0DCEEBC6" w14:textId="77777777" w:rsidTr="00565EE0">
        <w:trPr>
          <w:cantSplit/>
          <w:jc w:val="center"/>
        </w:trPr>
        <w:tc>
          <w:tcPr>
            <w:tcW w:w="9336" w:type="dxa"/>
            <w:gridSpan w:val="4"/>
          </w:tcPr>
          <w:p w14:paraId="359770CB" w14:textId="77777777" w:rsidR="00C37247" w:rsidRPr="006E35F7" w:rsidRDefault="00C37247" w:rsidP="00565EE0">
            <w:pPr>
              <w:pStyle w:val="TAH"/>
            </w:pPr>
            <w:r w:rsidRPr="006E35F7">
              <w:t>3G Application Identifiers</w:t>
            </w:r>
          </w:p>
        </w:tc>
      </w:tr>
      <w:tr w:rsidR="00C37247" w:rsidRPr="006E35F7" w14:paraId="0DAA2CF9" w14:textId="77777777" w:rsidTr="00565EE0">
        <w:trPr>
          <w:cantSplit/>
          <w:jc w:val="center"/>
        </w:trPr>
        <w:tc>
          <w:tcPr>
            <w:tcW w:w="3718" w:type="dxa"/>
          </w:tcPr>
          <w:p w14:paraId="5637BE1B" w14:textId="77777777" w:rsidR="00C37247" w:rsidRPr="006E35F7" w:rsidRDefault="00C37247" w:rsidP="00565EE0">
            <w:pPr>
              <w:pStyle w:val="TAH"/>
            </w:pPr>
            <w:r w:rsidRPr="006E35F7">
              <w:t>Application</w:t>
            </w:r>
          </w:p>
        </w:tc>
        <w:tc>
          <w:tcPr>
            <w:tcW w:w="5618" w:type="dxa"/>
            <w:gridSpan w:val="3"/>
            <w:tcBorders>
              <w:right w:val="single" w:sz="4" w:space="0" w:color="auto"/>
            </w:tcBorders>
          </w:tcPr>
          <w:p w14:paraId="3384EDF9" w14:textId="77777777" w:rsidR="00C37247" w:rsidRPr="006E35F7" w:rsidRDefault="00C37247" w:rsidP="00565EE0">
            <w:pPr>
              <w:pStyle w:val="TAH"/>
            </w:pPr>
            <w:r w:rsidRPr="006E35F7">
              <w:t>AID</w:t>
            </w:r>
          </w:p>
        </w:tc>
      </w:tr>
      <w:tr w:rsidR="00C37247" w:rsidRPr="006E35F7" w14:paraId="41AE1FC9" w14:textId="77777777" w:rsidTr="00565EE0">
        <w:trPr>
          <w:cantSplit/>
          <w:jc w:val="center"/>
        </w:trPr>
        <w:tc>
          <w:tcPr>
            <w:tcW w:w="3718" w:type="dxa"/>
            <w:vMerge w:val="restart"/>
          </w:tcPr>
          <w:p w14:paraId="548BF2D2" w14:textId="77777777" w:rsidR="00C37247" w:rsidRPr="006E35F7" w:rsidRDefault="00C37247" w:rsidP="00565EE0">
            <w:pPr>
              <w:pStyle w:val="TAH"/>
            </w:pPr>
          </w:p>
        </w:tc>
        <w:tc>
          <w:tcPr>
            <w:tcW w:w="1218" w:type="dxa"/>
            <w:vMerge w:val="restart"/>
          </w:tcPr>
          <w:p w14:paraId="17EF3C21" w14:textId="77777777" w:rsidR="00C37247" w:rsidRPr="006E35F7" w:rsidRDefault="00C37247" w:rsidP="00565EE0">
            <w:pPr>
              <w:pStyle w:val="TAH"/>
            </w:pPr>
            <w:r w:rsidRPr="006E35F7">
              <w:t>RID</w:t>
            </w:r>
          </w:p>
        </w:tc>
        <w:tc>
          <w:tcPr>
            <w:tcW w:w="4400" w:type="dxa"/>
            <w:gridSpan w:val="2"/>
            <w:tcBorders>
              <w:right w:val="single" w:sz="4" w:space="0" w:color="auto"/>
            </w:tcBorders>
          </w:tcPr>
          <w:p w14:paraId="4FE28FA9" w14:textId="77777777" w:rsidR="00C37247" w:rsidRPr="006E35F7" w:rsidRDefault="00C37247" w:rsidP="00565EE0">
            <w:pPr>
              <w:pStyle w:val="TAH"/>
            </w:pPr>
            <w:r w:rsidRPr="006E35F7">
              <w:t>PIX</w:t>
            </w:r>
          </w:p>
        </w:tc>
      </w:tr>
      <w:tr w:rsidR="00C37247" w:rsidRPr="006E35F7" w14:paraId="7D9E4B2F" w14:textId="77777777" w:rsidTr="00565EE0">
        <w:trPr>
          <w:cantSplit/>
          <w:trHeight w:val="225"/>
          <w:jc w:val="center"/>
        </w:trPr>
        <w:tc>
          <w:tcPr>
            <w:tcW w:w="3718" w:type="dxa"/>
            <w:vMerge/>
          </w:tcPr>
          <w:p w14:paraId="5006303E" w14:textId="77777777" w:rsidR="00C37247" w:rsidRPr="006E35F7" w:rsidRDefault="00C37247" w:rsidP="00565EE0">
            <w:pPr>
              <w:pStyle w:val="TAH"/>
            </w:pPr>
          </w:p>
        </w:tc>
        <w:tc>
          <w:tcPr>
            <w:tcW w:w="1218" w:type="dxa"/>
            <w:vMerge/>
          </w:tcPr>
          <w:p w14:paraId="1875ACA4" w14:textId="77777777" w:rsidR="00C37247" w:rsidRPr="006E35F7" w:rsidRDefault="00C37247" w:rsidP="00565EE0">
            <w:pPr>
              <w:pStyle w:val="TAH"/>
            </w:pPr>
          </w:p>
        </w:tc>
        <w:tc>
          <w:tcPr>
            <w:tcW w:w="972" w:type="dxa"/>
            <w:vMerge w:val="restart"/>
          </w:tcPr>
          <w:p w14:paraId="756CDB8D" w14:textId="77777777" w:rsidR="00C37247" w:rsidRPr="006E35F7" w:rsidRDefault="00C37247" w:rsidP="00565EE0">
            <w:pPr>
              <w:pStyle w:val="TAH"/>
            </w:pPr>
            <w:r w:rsidRPr="006E35F7">
              <w:t>3G</w:t>
            </w:r>
            <w:r w:rsidRPr="006E35F7">
              <w:br/>
              <w:t>App Code</w:t>
            </w:r>
          </w:p>
        </w:tc>
        <w:tc>
          <w:tcPr>
            <w:tcW w:w="3428" w:type="dxa"/>
            <w:vMerge w:val="restart"/>
            <w:tcBorders>
              <w:right w:val="single" w:sz="4" w:space="0" w:color="auto"/>
            </w:tcBorders>
          </w:tcPr>
          <w:p w14:paraId="6C2FB777" w14:textId="77777777" w:rsidR="00C37247" w:rsidRPr="006E35F7" w:rsidRDefault="00C37247" w:rsidP="00565EE0">
            <w:pPr>
              <w:pStyle w:val="TAH"/>
            </w:pPr>
            <w:r w:rsidRPr="006E35F7">
              <w:t>Additional PIX coding</w:t>
            </w:r>
          </w:p>
        </w:tc>
      </w:tr>
      <w:tr w:rsidR="00C37247" w:rsidRPr="006E35F7" w14:paraId="0466CBE5" w14:textId="77777777" w:rsidTr="00565EE0">
        <w:trPr>
          <w:cantSplit/>
          <w:trHeight w:val="225"/>
          <w:jc w:val="center"/>
        </w:trPr>
        <w:tc>
          <w:tcPr>
            <w:tcW w:w="3718" w:type="dxa"/>
            <w:vMerge/>
          </w:tcPr>
          <w:p w14:paraId="3CB74D20" w14:textId="77777777" w:rsidR="00C37247" w:rsidRPr="006E35F7" w:rsidRDefault="00C37247" w:rsidP="00565EE0">
            <w:pPr>
              <w:pStyle w:val="TAL"/>
            </w:pPr>
          </w:p>
        </w:tc>
        <w:tc>
          <w:tcPr>
            <w:tcW w:w="1218" w:type="dxa"/>
            <w:vMerge/>
          </w:tcPr>
          <w:p w14:paraId="5F1692A0" w14:textId="77777777" w:rsidR="00C37247" w:rsidRPr="006E35F7" w:rsidRDefault="00C37247" w:rsidP="00565EE0">
            <w:pPr>
              <w:pStyle w:val="TAC"/>
            </w:pPr>
          </w:p>
        </w:tc>
        <w:tc>
          <w:tcPr>
            <w:tcW w:w="972" w:type="dxa"/>
            <w:vMerge/>
          </w:tcPr>
          <w:p w14:paraId="0003E157" w14:textId="77777777" w:rsidR="00C37247" w:rsidRPr="006E35F7" w:rsidRDefault="00C37247" w:rsidP="00565EE0">
            <w:pPr>
              <w:pStyle w:val="TAC"/>
            </w:pPr>
          </w:p>
        </w:tc>
        <w:tc>
          <w:tcPr>
            <w:tcW w:w="3428" w:type="dxa"/>
            <w:vMerge/>
            <w:tcBorders>
              <w:right w:val="single" w:sz="4" w:space="0" w:color="auto"/>
            </w:tcBorders>
          </w:tcPr>
          <w:p w14:paraId="2FE87895" w14:textId="77777777" w:rsidR="00C37247" w:rsidRPr="006E35F7" w:rsidRDefault="00C37247" w:rsidP="00565EE0">
            <w:pPr>
              <w:pStyle w:val="TAL"/>
            </w:pPr>
          </w:p>
        </w:tc>
      </w:tr>
      <w:tr w:rsidR="00C37247" w:rsidRPr="0027494A" w14:paraId="3456D7A0" w14:textId="77777777" w:rsidTr="00565EE0">
        <w:trPr>
          <w:cantSplit/>
          <w:jc w:val="center"/>
        </w:trPr>
        <w:tc>
          <w:tcPr>
            <w:tcW w:w="3718" w:type="dxa"/>
          </w:tcPr>
          <w:p w14:paraId="76A8B05F" w14:textId="77777777" w:rsidR="00C37247" w:rsidRPr="00402506" w:rsidRDefault="00C37247" w:rsidP="00565EE0">
            <w:pPr>
              <w:pStyle w:val="TAL"/>
              <w:rPr>
                <w:lang w:val="fr-FR"/>
              </w:rPr>
            </w:pPr>
            <w:r w:rsidRPr="00402506">
              <w:rPr>
                <w:lang w:val="fr-FR"/>
              </w:rPr>
              <w:t xml:space="preserve">3GPP </w:t>
            </w:r>
            <w:r>
              <w:rPr>
                <w:lang w:val="fr-FR"/>
              </w:rPr>
              <w:t>SSIM</w:t>
            </w:r>
          </w:p>
        </w:tc>
        <w:tc>
          <w:tcPr>
            <w:tcW w:w="1218" w:type="dxa"/>
          </w:tcPr>
          <w:p w14:paraId="40831A18" w14:textId="77777777" w:rsidR="00C37247" w:rsidRPr="0027494A" w:rsidRDefault="00C37247" w:rsidP="00565EE0">
            <w:pPr>
              <w:pStyle w:val="TAL"/>
            </w:pPr>
            <w:r w:rsidRPr="006E35F7">
              <w:t>'A000000087'</w:t>
            </w:r>
          </w:p>
        </w:tc>
        <w:tc>
          <w:tcPr>
            <w:tcW w:w="972" w:type="dxa"/>
          </w:tcPr>
          <w:p w14:paraId="008CEA68" w14:textId="77777777" w:rsidR="00C37247" w:rsidRPr="0027494A" w:rsidRDefault="00C37247" w:rsidP="00565EE0">
            <w:pPr>
              <w:pStyle w:val="TAL"/>
            </w:pPr>
            <w:r w:rsidRPr="006E35F7">
              <w:t>'100</w:t>
            </w:r>
            <w:r>
              <w:t>C</w:t>
            </w:r>
            <w:r w:rsidRPr="006E35F7">
              <w:t>'</w:t>
            </w:r>
          </w:p>
        </w:tc>
        <w:tc>
          <w:tcPr>
            <w:tcW w:w="3428" w:type="dxa"/>
          </w:tcPr>
          <w:p w14:paraId="39094989" w14:textId="77777777" w:rsidR="00C37247" w:rsidRPr="0027494A" w:rsidRDefault="00C37247" w:rsidP="00565EE0">
            <w:pPr>
              <w:pStyle w:val="TAL"/>
            </w:pPr>
            <w:r w:rsidRPr="006E35F7">
              <w:t xml:space="preserve">See annex F </w:t>
            </w:r>
            <w:r>
              <w:t>of ETSI TS 101 220 </w:t>
            </w:r>
            <w:r>
              <w:rPr>
                <w:rFonts w:eastAsia="MS Mincho" w:hint="eastAsia"/>
              </w:rPr>
              <w:t>[7]</w:t>
            </w:r>
          </w:p>
        </w:tc>
      </w:tr>
    </w:tbl>
    <w:p w14:paraId="029AE5AD" w14:textId="77777777" w:rsidR="00C37247" w:rsidRDefault="00C37247" w:rsidP="00C37247">
      <w:bookmarkStart w:id="405" w:name="_Toc502362274"/>
      <w:bookmarkStart w:id="406" w:name="_Toc20387768"/>
      <w:bookmarkStart w:id="407" w:name="_Toc44926345"/>
      <w:bookmarkStart w:id="408" w:name="_Toc44926690"/>
      <w:bookmarkStart w:id="409" w:name="_Toc99444829"/>
    </w:p>
    <w:bookmarkEnd w:id="405"/>
    <w:bookmarkEnd w:id="406"/>
    <w:bookmarkEnd w:id="407"/>
    <w:bookmarkEnd w:id="408"/>
    <w:bookmarkEnd w:id="409"/>
    <w:p w14:paraId="0B69DB71" w14:textId="77777777" w:rsidR="00C37247" w:rsidRDefault="00C37247" w:rsidP="00C37247">
      <w:pPr>
        <w:pStyle w:val="Heading8"/>
      </w:pPr>
      <w:r w:rsidRPr="004D3578">
        <w:br w:type="page"/>
      </w:r>
      <w:bookmarkStart w:id="410" w:name="_Toc147743239"/>
      <w:bookmarkStart w:id="411" w:name="_Toc147744102"/>
      <w:bookmarkStart w:id="412" w:name="_Toc151027035"/>
      <w:r w:rsidRPr="004D3578">
        <w:lastRenderedPageBreak/>
        <w:t xml:space="preserve">Annex </w:t>
      </w:r>
      <w:r>
        <w:t>F</w:t>
      </w:r>
      <w:r w:rsidRPr="004D3578">
        <w:t xml:space="preserve"> (informative):</w:t>
      </w:r>
      <w:r w:rsidRPr="004D3578">
        <w:br/>
        <w:t>Change history</w:t>
      </w:r>
      <w:bookmarkEnd w:id="410"/>
      <w:bookmarkEnd w:id="411"/>
      <w:bookmarkEnd w:id="4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13" w:name="historyclause"/>
            <w:bookmarkEnd w:id="413"/>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w:t>
            </w:r>
            <w:r>
              <w:rPr>
                <w:sz w:val="16"/>
                <w:szCs w:val="16"/>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w:t>
            </w:r>
            <w:r>
              <w:rPr>
                <w:sz w:val="16"/>
                <w:szCs w:val="16"/>
              </w:rPr>
              <w:t xml:space="preserve">version 0.1.0 </w:t>
            </w:r>
            <w:r>
              <w:rPr>
                <w:sz w:val="16"/>
                <w:szCs w:val="16"/>
              </w:rPr>
              <w:t xml:space="preserve">with agreed pCRs </w:t>
            </w:r>
            <w:r w:rsidRPr="006F1635">
              <w:rPr>
                <w:sz w:val="16"/>
                <w:szCs w:val="16"/>
              </w:rPr>
              <w:t>C6-230633</w:t>
            </w:r>
            <w:r>
              <w:rPr>
                <w:sz w:val="16"/>
                <w:szCs w:val="16"/>
              </w:rPr>
              <w:t xml:space="preserve">, </w:t>
            </w:r>
            <w:r w:rsidRPr="006F1635">
              <w:rPr>
                <w:sz w:val="16"/>
                <w:szCs w:val="16"/>
              </w:rPr>
              <w:t>C6-230635</w:t>
            </w:r>
            <w:r>
              <w:rPr>
                <w:sz w:val="16"/>
                <w:szCs w:val="16"/>
              </w:rPr>
              <w:t xml:space="preserve"> </w:t>
            </w:r>
            <w:r>
              <w:rPr>
                <w:sz w:val="16"/>
                <w:szCs w:val="16"/>
              </w:rPr>
              <w:t xml:space="preserve">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w:t>
            </w:r>
            <w:r>
              <w:rPr>
                <w:sz w:val="16"/>
                <w:szCs w:val="16"/>
              </w:rPr>
              <w:t>2</w:t>
            </w:r>
            <w:r>
              <w:rPr>
                <w:sz w:val="16"/>
                <w:szCs w:val="16"/>
              </w:rPr>
              <w:t>.0</w:t>
            </w:r>
          </w:p>
        </w:tc>
      </w:tr>
    </w:tbl>
    <w:p w14:paraId="6AE5F0B0" w14:textId="77777777" w:rsidR="00080512" w:rsidRDefault="00080512" w:rsidP="00C37247"/>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7CE43" w14:textId="77777777" w:rsidR="002F17D4" w:rsidRDefault="002F17D4">
      <w:r>
        <w:separator/>
      </w:r>
    </w:p>
  </w:endnote>
  <w:endnote w:type="continuationSeparator" w:id="0">
    <w:p w14:paraId="6504E907" w14:textId="77777777" w:rsidR="002F17D4" w:rsidRDefault="002F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E4A9" w14:textId="77777777" w:rsidR="00CB21E2" w:rsidRDefault="00CB21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F4E0" w14:textId="5E48CB8D" w:rsidR="0061777F" w:rsidRDefault="00617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4FFD2" w14:textId="77777777" w:rsidR="00CB21E2" w:rsidRDefault="00CB21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50439" w14:textId="77777777" w:rsidR="002F17D4" w:rsidRDefault="002F17D4">
      <w:r>
        <w:separator/>
      </w:r>
    </w:p>
  </w:footnote>
  <w:footnote w:type="continuationSeparator" w:id="0">
    <w:p w14:paraId="725A1E23" w14:textId="77777777" w:rsidR="002F17D4" w:rsidRDefault="002F1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D4EB" w14:textId="77777777" w:rsidR="00CB21E2" w:rsidRDefault="00CB21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FA76" w14:textId="77777777" w:rsidR="00CB21E2" w:rsidRDefault="00CB21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8C4E5" w14:textId="77777777" w:rsidR="00CB21E2" w:rsidRDefault="00CB21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9014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9E4">
      <w:rPr>
        <w:rFonts w:ascii="Arial" w:hAnsi="Arial" w:cs="Arial"/>
        <w:b/>
        <w:noProof/>
        <w:sz w:val="18"/>
        <w:szCs w:val="18"/>
      </w:rPr>
      <w:t>3GPP TS 31.105 V0.2.0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74D7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9E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5AE2"/>
    <w:rsid w:val="001A4C42"/>
    <w:rsid w:val="001A7420"/>
    <w:rsid w:val="001B6637"/>
    <w:rsid w:val="001C21C3"/>
    <w:rsid w:val="001D02C2"/>
    <w:rsid w:val="001F0C1D"/>
    <w:rsid w:val="001F1132"/>
    <w:rsid w:val="001F168B"/>
    <w:rsid w:val="002347A2"/>
    <w:rsid w:val="002675F0"/>
    <w:rsid w:val="002721F6"/>
    <w:rsid w:val="002760EE"/>
    <w:rsid w:val="00296AA5"/>
    <w:rsid w:val="002B6339"/>
    <w:rsid w:val="002E00EE"/>
    <w:rsid w:val="002F17D4"/>
    <w:rsid w:val="00315B85"/>
    <w:rsid w:val="003172DC"/>
    <w:rsid w:val="0035462D"/>
    <w:rsid w:val="00356555"/>
    <w:rsid w:val="003765B8"/>
    <w:rsid w:val="00390375"/>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1777F"/>
    <w:rsid w:val="0063543D"/>
    <w:rsid w:val="00647114"/>
    <w:rsid w:val="00670CF4"/>
    <w:rsid w:val="006912E9"/>
    <w:rsid w:val="00697CA5"/>
    <w:rsid w:val="006A323F"/>
    <w:rsid w:val="006B30D0"/>
    <w:rsid w:val="006C3D95"/>
    <w:rsid w:val="006C7267"/>
    <w:rsid w:val="006E5C86"/>
    <w:rsid w:val="006F1635"/>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959E4"/>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615BE"/>
    <w:rsid w:val="00C72833"/>
    <w:rsid w:val="00C80F1D"/>
    <w:rsid w:val="00C91962"/>
    <w:rsid w:val="00C93F40"/>
    <w:rsid w:val="00CA3D0C"/>
    <w:rsid w:val="00CB21E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3025"/>
    <w:rsid w:val="00E44582"/>
    <w:rsid w:val="00E66223"/>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4542</Words>
  <Characters>25893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COLLET Herve</cp:lastModifiedBy>
  <cp:revision>10</cp:revision>
  <cp:lastPrinted>2019-02-25T14:05:00Z</cp:lastPrinted>
  <dcterms:created xsi:type="dcterms:W3CDTF">2023-10-09T09:41:00Z</dcterms:created>
  <dcterms:modified xsi:type="dcterms:W3CDTF">2023-11-16T10:36:00Z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ies>
</file>